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02891" w14:textId="77777777" w:rsidR="00F75018" w:rsidRDefault="00F75018" w:rsidP="00F75018">
      <w:pPr>
        <w:pStyle w:val="Naslovobrazca"/>
        <w:pageBreakBefore/>
      </w:pPr>
      <w:bookmarkStart w:id="0" w:name="_Toc129171971"/>
      <w:bookmarkStart w:id="1" w:name="_Toc129679702"/>
      <w:bookmarkStart w:id="2" w:name="_Toc532538617"/>
      <w:r w:rsidRPr="00EF094C">
        <w:t>POOBLASTILO ZA PRIDOBITEV</w:t>
      </w:r>
      <w:bookmarkEnd w:id="0"/>
      <w:bookmarkEnd w:id="1"/>
      <w:r w:rsidRPr="00EF094C">
        <w:t xml:space="preserve"> </w:t>
      </w:r>
    </w:p>
    <w:p w14:paraId="259143A1" w14:textId="77777777" w:rsidR="00F75018" w:rsidRDefault="00F75018" w:rsidP="00F75018">
      <w:pPr>
        <w:pStyle w:val="Naslovobrazca"/>
      </w:pPr>
      <w:bookmarkStart w:id="3" w:name="_Toc56559554"/>
      <w:bookmarkStart w:id="4" w:name="_Toc57143690"/>
      <w:bookmarkStart w:id="5" w:name="_Toc129171972"/>
      <w:bookmarkStart w:id="6" w:name="_Toc129679703"/>
      <w:r w:rsidRPr="00EF094C">
        <w:t>POTRDILA IZ KAZENSKE EVIDENCE</w:t>
      </w:r>
      <w:bookmarkEnd w:id="3"/>
      <w:bookmarkEnd w:id="4"/>
      <w:bookmarkEnd w:id="5"/>
      <w:bookmarkEnd w:id="6"/>
    </w:p>
    <w:p w14:paraId="50DC4231" w14:textId="77777777" w:rsidR="00F75018" w:rsidRDefault="00F75018" w:rsidP="00F75018">
      <w:pPr>
        <w:pStyle w:val="Brezrazmikov"/>
      </w:pPr>
    </w:p>
    <w:p w14:paraId="2CE42F50" w14:textId="77777777" w:rsidR="00F75018" w:rsidRPr="004332B3" w:rsidRDefault="00F75018" w:rsidP="00F75018">
      <w:pPr>
        <w:pStyle w:val="Brezrazmikov"/>
        <w:keepNext/>
        <w:rPr>
          <w:b/>
          <w:bCs/>
        </w:rPr>
      </w:pPr>
      <w:r>
        <w:rPr>
          <w:b/>
          <w:bCs/>
        </w:rPr>
        <w:t>Gospodarski subjekt</w:t>
      </w:r>
      <w:r w:rsidRPr="004332B3">
        <w:rPr>
          <w:b/>
          <w:bCs/>
        </w:rPr>
        <w:t>:</w:t>
      </w:r>
    </w:p>
    <w:p w14:paraId="48F7DDEA" w14:textId="77777777" w:rsidR="00F75018" w:rsidRDefault="00F75018" w:rsidP="00F75018">
      <w:pPr>
        <w:pStyle w:val="Brezrazmikov"/>
        <w:keepNext/>
      </w:pPr>
    </w:p>
    <w:tbl>
      <w:tblPr>
        <w:tblStyle w:val="Tabelasvetlamrea1poudarek3"/>
        <w:tblW w:w="4854" w:type="pct"/>
        <w:tblLook w:val="0400" w:firstRow="0" w:lastRow="0" w:firstColumn="0" w:lastColumn="0" w:noHBand="0" w:noVBand="1"/>
      </w:tblPr>
      <w:tblGrid>
        <w:gridCol w:w="1967"/>
        <w:gridCol w:w="7809"/>
      </w:tblGrid>
      <w:tr w:rsidR="00F75018" w14:paraId="7F7424AA" w14:textId="77777777" w:rsidTr="00764BA3">
        <w:tc>
          <w:tcPr>
            <w:tcW w:w="1006" w:type="pct"/>
          </w:tcPr>
          <w:p w14:paraId="68092948" w14:textId="77777777" w:rsidR="00F75018" w:rsidRDefault="00F75018" w:rsidP="00764BA3">
            <w:pPr>
              <w:pStyle w:val="Brezrazmikov"/>
              <w:keepNext/>
              <w:jc w:val="left"/>
            </w:pPr>
            <w:r>
              <w:t>Polni naziv:</w:t>
            </w:r>
          </w:p>
        </w:tc>
        <w:sdt>
          <w:sdtPr>
            <w:id w:val="83507312"/>
            <w:placeholder>
              <w:docPart w:val="E270DE3C00F3497185FBFC503A9F2C55"/>
            </w:placeholder>
            <w:showingPlcHdr/>
            <w:text/>
          </w:sdtPr>
          <w:sdtContent>
            <w:tc>
              <w:tcPr>
                <w:tcW w:w="3994" w:type="pct"/>
              </w:tcPr>
              <w:p w14:paraId="42818FBD" w14:textId="77777777" w:rsidR="00F75018" w:rsidRDefault="00F75018" w:rsidP="00764BA3">
                <w:pPr>
                  <w:pStyle w:val="Brezrazmikov"/>
                  <w:keepNext/>
                </w:pPr>
                <w:r>
                  <w:rPr>
                    <w:rStyle w:val="Besedilooznabemesta"/>
                  </w:rPr>
                  <w:t>Vpišite uradni naziv/ime gospodarskega subjekta</w:t>
                </w:r>
              </w:p>
            </w:tc>
          </w:sdtContent>
        </w:sdt>
      </w:tr>
      <w:tr w:rsidR="00F75018" w14:paraId="662256F6" w14:textId="77777777" w:rsidTr="00764BA3">
        <w:tc>
          <w:tcPr>
            <w:tcW w:w="1006" w:type="pct"/>
          </w:tcPr>
          <w:p w14:paraId="25AF9A40" w14:textId="77777777" w:rsidR="00F75018" w:rsidRDefault="00F75018" w:rsidP="00764BA3">
            <w:pPr>
              <w:pStyle w:val="Brezrazmikov"/>
              <w:keepNext/>
              <w:jc w:val="left"/>
            </w:pPr>
            <w:r>
              <w:t xml:space="preserve">Sedež: </w:t>
            </w:r>
          </w:p>
        </w:tc>
        <w:sdt>
          <w:sdtPr>
            <w:id w:val="1792096379"/>
            <w:placeholder>
              <w:docPart w:val="54855E6E2EA1494D874D179E593567BF"/>
            </w:placeholder>
            <w:showingPlcHdr/>
            <w:text/>
          </w:sdtPr>
          <w:sdtContent>
            <w:tc>
              <w:tcPr>
                <w:tcW w:w="3994" w:type="pct"/>
              </w:tcPr>
              <w:p w14:paraId="5CBD52E7" w14:textId="77777777" w:rsidR="00F75018" w:rsidRDefault="00F75018" w:rsidP="00764BA3">
                <w:pPr>
                  <w:pStyle w:val="Brezrazmikov"/>
                  <w:keepNext/>
                </w:pPr>
                <w:r>
                  <w:rPr>
                    <w:rStyle w:val="Besedilooznabemesta"/>
                  </w:rPr>
                  <w:t>Vpišite uradni naslov gospodarskega subjekta</w:t>
                </w:r>
              </w:p>
            </w:tc>
          </w:sdtContent>
        </w:sdt>
      </w:tr>
      <w:tr w:rsidR="00F75018" w14:paraId="087ABDC7" w14:textId="77777777" w:rsidTr="00764BA3">
        <w:tc>
          <w:tcPr>
            <w:tcW w:w="1006" w:type="pct"/>
          </w:tcPr>
          <w:p w14:paraId="4E6EFC8C" w14:textId="77777777" w:rsidR="00F75018" w:rsidRPr="00EF094C" w:rsidRDefault="00F75018" w:rsidP="00764BA3">
            <w:pPr>
              <w:pStyle w:val="Brezrazmikov"/>
              <w:keepNext/>
            </w:pPr>
            <w:r>
              <w:rPr>
                <w:lang w:val="x-none"/>
              </w:rPr>
              <w:t>O</w:t>
            </w:r>
            <w:r>
              <w:t>bčina sedeža:</w:t>
            </w:r>
          </w:p>
        </w:tc>
        <w:sdt>
          <w:sdtPr>
            <w:id w:val="-2056687166"/>
            <w:placeholder>
              <w:docPart w:val="C83B1AFF9BA941A9897CD51577B4B65C"/>
            </w:placeholder>
            <w:showingPlcHdr/>
            <w:text/>
          </w:sdtPr>
          <w:sdtContent>
            <w:tc>
              <w:tcPr>
                <w:tcW w:w="3994" w:type="pct"/>
              </w:tcPr>
              <w:p w14:paraId="12DB7741" w14:textId="77777777" w:rsidR="00F75018" w:rsidRPr="00386119" w:rsidRDefault="00F75018" w:rsidP="00764BA3">
                <w:pPr>
                  <w:pStyle w:val="Brezrazmikov"/>
                  <w:keepNext/>
                </w:pPr>
                <w:r>
                  <w:rPr>
                    <w:rStyle w:val="Besedilooznabemesta"/>
                  </w:rPr>
                  <w:t>Vpišite naziv občine</w:t>
                </w:r>
              </w:p>
            </w:tc>
          </w:sdtContent>
        </w:sdt>
      </w:tr>
      <w:tr w:rsidR="00F75018" w14:paraId="4C537FE7" w14:textId="77777777" w:rsidTr="00764BA3">
        <w:tc>
          <w:tcPr>
            <w:tcW w:w="1006" w:type="pct"/>
          </w:tcPr>
          <w:p w14:paraId="67CF2181" w14:textId="77777777" w:rsidR="00F75018" w:rsidRPr="007B1F25" w:rsidRDefault="00F75018" w:rsidP="00764BA3">
            <w:pPr>
              <w:pStyle w:val="Brezrazmikov"/>
              <w:keepNext/>
              <w:rPr>
                <w:lang w:val="x-none"/>
              </w:rPr>
            </w:pPr>
            <w:r>
              <w:t>Matična številka:</w:t>
            </w:r>
          </w:p>
        </w:tc>
        <w:sdt>
          <w:sdtPr>
            <w:id w:val="52359598"/>
            <w:placeholder>
              <w:docPart w:val="23A04CC4F8524123B534240A8712D7F2"/>
            </w:placeholder>
            <w:showingPlcHdr/>
            <w:text/>
          </w:sdtPr>
          <w:sdtContent>
            <w:tc>
              <w:tcPr>
                <w:tcW w:w="3994" w:type="pct"/>
              </w:tcPr>
              <w:p w14:paraId="10454422" w14:textId="77777777" w:rsidR="00F75018" w:rsidRDefault="00F75018" w:rsidP="00764BA3">
                <w:pPr>
                  <w:pStyle w:val="Brezrazmikov"/>
                  <w:keepNext/>
                </w:pPr>
                <w:r>
                  <w:rPr>
                    <w:rStyle w:val="Besedilooznabemesta"/>
                  </w:rPr>
                  <w:t>Vpišite podatek</w:t>
                </w:r>
              </w:p>
            </w:tc>
          </w:sdtContent>
        </w:sdt>
      </w:tr>
    </w:tbl>
    <w:p w14:paraId="3A5E998F" w14:textId="77777777" w:rsidR="00F75018" w:rsidRDefault="00F75018" w:rsidP="00F75018">
      <w:pPr>
        <w:pStyle w:val="Brezrazmikov"/>
        <w:keepNext/>
      </w:pPr>
    </w:p>
    <w:tbl>
      <w:tblPr>
        <w:tblpPr w:leftFromText="141" w:rightFromText="141" w:vertAnchor="text" w:tblpY="1"/>
        <w:tblOverlap w:val="never"/>
        <w:tblW w:w="0" w:type="auto"/>
        <w:tblLook w:val="04A0" w:firstRow="1" w:lastRow="0" w:firstColumn="1" w:lastColumn="0" w:noHBand="0" w:noVBand="1"/>
      </w:tblPr>
      <w:tblGrid>
        <w:gridCol w:w="893"/>
        <w:gridCol w:w="4148"/>
        <w:gridCol w:w="766"/>
        <w:gridCol w:w="3606"/>
      </w:tblGrid>
      <w:tr w:rsidR="00F75018" w:rsidRPr="008B31A7" w14:paraId="4C0F841A" w14:textId="77777777" w:rsidTr="00764BA3">
        <w:tc>
          <w:tcPr>
            <w:tcW w:w="893" w:type="dxa"/>
            <w:shd w:val="clear" w:color="auto" w:fill="auto"/>
          </w:tcPr>
          <w:p w14:paraId="5A35D837" w14:textId="77777777" w:rsidR="00F75018" w:rsidRPr="008B31A7" w:rsidRDefault="00F75018" w:rsidP="00764BA3">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1418443029"/>
            <w:placeholder>
              <w:docPart w:val="FBB56C21DEB34C86904A5BBA86D63216"/>
            </w:placeholder>
            <w:showingPlcHdr/>
            <w:text/>
          </w:sdtPr>
          <w:sdtContent>
            <w:tc>
              <w:tcPr>
                <w:tcW w:w="4148" w:type="dxa"/>
                <w:shd w:val="clear" w:color="auto" w:fill="auto"/>
              </w:tcPr>
              <w:p w14:paraId="5EB4AAF1" w14:textId="77777777" w:rsidR="00F75018" w:rsidRDefault="00F75018" w:rsidP="00764BA3">
                <w:pPr>
                  <w:pStyle w:val="Brezrazmikov"/>
                  <w:keepNext/>
                  <w:rPr>
                    <w:rFonts w:cstheme="minorHAnsi"/>
                    <w:sz w:val="21"/>
                    <w:szCs w:val="21"/>
                  </w:rPr>
                </w:pPr>
                <w:r>
                  <w:rPr>
                    <w:rStyle w:val="Besedilooznabemesta"/>
                  </w:rPr>
                  <w:t>Vpišite ime kraja</w:t>
                </w:r>
              </w:p>
            </w:tc>
          </w:sdtContent>
        </w:sdt>
        <w:tc>
          <w:tcPr>
            <w:tcW w:w="766" w:type="dxa"/>
          </w:tcPr>
          <w:p w14:paraId="540ECE25" w14:textId="77777777" w:rsidR="00F75018" w:rsidRPr="008B31A7" w:rsidRDefault="00F75018" w:rsidP="00764BA3">
            <w:pPr>
              <w:pStyle w:val="Brezrazmikov"/>
              <w:keepNext/>
              <w:rPr>
                <w:rFonts w:cstheme="minorHAnsi"/>
                <w:sz w:val="21"/>
                <w:szCs w:val="21"/>
              </w:rPr>
            </w:pPr>
          </w:p>
        </w:tc>
        <w:tc>
          <w:tcPr>
            <w:tcW w:w="3606" w:type="dxa"/>
            <w:shd w:val="clear" w:color="auto" w:fill="auto"/>
          </w:tcPr>
          <w:p w14:paraId="57073F2D" w14:textId="77777777" w:rsidR="00F75018" w:rsidRPr="008B31A7" w:rsidRDefault="00F75018" w:rsidP="00764BA3">
            <w:pPr>
              <w:pStyle w:val="Brezrazmikov"/>
              <w:keepNext/>
              <w:rPr>
                <w:rFonts w:cstheme="minorHAnsi"/>
                <w:sz w:val="21"/>
                <w:szCs w:val="21"/>
              </w:rPr>
            </w:pPr>
            <w:r>
              <w:rPr>
                <w:rFonts w:cstheme="minorHAnsi"/>
                <w:sz w:val="21"/>
                <w:szCs w:val="21"/>
              </w:rPr>
              <w:t xml:space="preserve">Datum: </w:t>
            </w:r>
            <w:sdt>
              <w:sdtPr>
                <w:rPr>
                  <w:rFonts w:cstheme="minorHAnsi"/>
                  <w:sz w:val="21"/>
                  <w:szCs w:val="21"/>
                </w:rPr>
                <w:id w:val="-2103944709"/>
                <w:placeholder>
                  <w:docPart w:val="072B5F38047E421EAEB90ED700943E19"/>
                </w:placeholder>
                <w:showingPlcHdr/>
                <w:date>
                  <w:dateFormat w:val="dd.MM.yyyy"/>
                  <w:lid w:val="sl-SI"/>
                  <w:storeMappedDataAs w:val="dateTime"/>
                  <w:calendar w:val="gregorian"/>
                </w:date>
              </w:sdtPr>
              <w:sdtContent>
                <w:r>
                  <w:rPr>
                    <w:rStyle w:val="Besedilooznabemesta"/>
                  </w:rPr>
                  <w:t>Izberite</w:t>
                </w:r>
                <w:r w:rsidRPr="001B2352">
                  <w:rPr>
                    <w:rStyle w:val="Besedilooznabemesta"/>
                  </w:rPr>
                  <w:t xml:space="preserve"> datum</w:t>
                </w:r>
              </w:sdtContent>
            </w:sdt>
          </w:p>
        </w:tc>
      </w:tr>
      <w:tr w:rsidR="00F75018" w:rsidRPr="008B31A7" w14:paraId="24026251" w14:textId="77777777" w:rsidTr="00764BA3">
        <w:tc>
          <w:tcPr>
            <w:tcW w:w="893" w:type="dxa"/>
            <w:shd w:val="clear" w:color="auto" w:fill="auto"/>
          </w:tcPr>
          <w:p w14:paraId="0A4BC2B9" w14:textId="77777777" w:rsidR="00F75018" w:rsidRPr="008B31A7" w:rsidRDefault="00F75018" w:rsidP="00764BA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549536401"/>
            <w:showingPlcHdr/>
            <w:picture/>
          </w:sdtPr>
          <w:sdtContent>
            <w:tc>
              <w:tcPr>
                <w:tcW w:w="4148" w:type="dxa"/>
                <w:shd w:val="clear" w:color="auto" w:fill="auto"/>
              </w:tcPr>
              <w:p w14:paraId="1779EE8E" w14:textId="77777777" w:rsidR="00F75018" w:rsidRDefault="00F75018" w:rsidP="00764BA3">
                <w:pPr>
                  <w:pStyle w:val="Brezrazmikov"/>
                  <w:keepNext/>
                  <w:rPr>
                    <w:rFonts w:cstheme="minorHAnsi"/>
                    <w:sz w:val="21"/>
                    <w:szCs w:val="21"/>
                  </w:rPr>
                </w:pPr>
                <w:r>
                  <w:rPr>
                    <w:rFonts w:cstheme="minorHAnsi"/>
                    <w:noProof/>
                    <w:sz w:val="21"/>
                    <w:szCs w:val="21"/>
                  </w:rPr>
                  <w:drawing>
                    <wp:inline distT="0" distB="0" distL="0" distR="0" wp14:anchorId="23306B6F" wp14:editId="1396436A">
                      <wp:extent cx="2152650" cy="781050"/>
                      <wp:effectExtent l="0" t="0" r="0"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766" w:type="dxa"/>
          </w:tcPr>
          <w:p w14:paraId="3BC16BAB" w14:textId="77777777" w:rsidR="00F75018" w:rsidRPr="008B31A7" w:rsidRDefault="00F75018" w:rsidP="00764BA3">
            <w:pPr>
              <w:pStyle w:val="Brezrazmikov"/>
              <w:keepNext/>
              <w:rPr>
                <w:rFonts w:cstheme="minorHAnsi"/>
                <w:sz w:val="21"/>
                <w:szCs w:val="21"/>
              </w:rPr>
            </w:pPr>
          </w:p>
        </w:tc>
        <w:tc>
          <w:tcPr>
            <w:tcW w:w="3606" w:type="dxa"/>
            <w:shd w:val="clear" w:color="auto" w:fill="auto"/>
          </w:tcPr>
          <w:p w14:paraId="064C4DCD" w14:textId="77777777" w:rsidR="00F75018" w:rsidRDefault="00F75018" w:rsidP="00764BA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633249900"/>
              <w:showingPlcHdr/>
              <w:picture/>
            </w:sdtPr>
            <w:sdtContent>
              <w:p w14:paraId="38515A4F" w14:textId="77777777" w:rsidR="00F75018" w:rsidRPr="008B31A7" w:rsidRDefault="00F75018" w:rsidP="00764BA3">
                <w:pPr>
                  <w:pStyle w:val="Brezrazmikov"/>
                  <w:keepNext/>
                  <w:rPr>
                    <w:rFonts w:cstheme="minorHAnsi"/>
                    <w:sz w:val="21"/>
                    <w:szCs w:val="21"/>
                  </w:rPr>
                </w:pPr>
                <w:r>
                  <w:rPr>
                    <w:rFonts w:cstheme="minorHAnsi"/>
                    <w:noProof/>
                    <w:sz w:val="21"/>
                    <w:szCs w:val="21"/>
                  </w:rPr>
                  <w:drawing>
                    <wp:inline distT="0" distB="0" distL="0" distR="0" wp14:anchorId="06A4F4EE" wp14:editId="01550384">
                      <wp:extent cx="2152650" cy="571500"/>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0A827A32" w14:textId="624D4F29" w:rsidR="00F75018" w:rsidRDefault="00F75018" w:rsidP="00F75018">
      <w:pPr>
        <w:pStyle w:val="Brezrazmikov"/>
      </w:pPr>
      <w:r>
        <w:br w:type="textWrapping" w:clear="all"/>
        <w:t xml:space="preserve">Naročnika, Komunala Slovenska Bistrica d.o.o., Ulica Pohorskega bataljona 12, 2310 Slovenska Bistrica, pooblaščamo, da </w:t>
      </w:r>
      <w:r w:rsidRPr="004332B3">
        <w:t xml:space="preserve">za potrebe izvedbe javnega naročila </w:t>
      </w:r>
      <w:r w:rsidR="007D4F58" w:rsidRPr="007D4F58">
        <w:rPr>
          <w:b/>
          <w:bCs/>
        </w:rPr>
        <w:t xml:space="preserve">SUKCESIVNA DOBAVA VODOVODNEGA MATERIALA </w:t>
      </w:r>
      <w:r w:rsidRPr="003E29F0">
        <w:rPr>
          <w:b/>
          <w:bCs/>
        </w:rPr>
        <w:t>(blago)</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4A968F8E" w14:textId="77777777" w:rsidR="00F75018" w:rsidRDefault="00F75018" w:rsidP="00F75018">
      <w:pPr>
        <w:pStyle w:val="Brezrazmikov"/>
      </w:pPr>
    </w:p>
    <w:p w14:paraId="0D0E07B1" w14:textId="77777777" w:rsidR="00F75018" w:rsidRDefault="00F75018" w:rsidP="00F75018">
      <w:pPr>
        <w:pStyle w:val="Brezrazmikov"/>
        <w:rPr>
          <w:b/>
          <w:bCs/>
        </w:rPr>
      </w:pPr>
      <w:r w:rsidRPr="004332B3">
        <w:rPr>
          <w:b/>
          <w:bCs/>
        </w:rPr>
        <w:t>Pooblaščene osebe za zastopanje, odločanje ali nadzor:</w:t>
      </w:r>
    </w:p>
    <w:p w14:paraId="6E49C141" w14:textId="77777777" w:rsidR="00F75018" w:rsidRPr="004332B3" w:rsidRDefault="00F75018" w:rsidP="00F75018">
      <w:pPr>
        <w:pStyle w:val="Brezrazmikov"/>
        <w:rPr>
          <w:b/>
          <w:bCs/>
        </w:rPr>
      </w:pPr>
    </w:p>
    <w:tbl>
      <w:tblPr>
        <w:tblStyle w:val="Tabelasvetlamrea1poudarek3"/>
        <w:tblW w:w="4854" w:type="pct"/>
        <w:tblLook w:val="0400" w:firstRow="0" w:lastRow="0" w:firstColumn="0" w:lastColumn="0" w:noHBand="0" w:noVBand="1"/>
      </w:tblPr>
      <w:tblGrid>
        <w:gridCol w:w="2522"/>
        <w:gridCol w:w="3021"/>
        <w:gridCol w:w="999"/>
        <w:gridCol w:w="3234"/>
      </w:tblGrid>
      <w:tr w:rsidR="00F75018" w14:paraId="085EB1D5" w14:textId="77777777" w:rsidTr="00764BA3">
        <w:tc>
          <w:tcPr>
            <w:tcW w:w="1290" w:type="pct"/>
          </w:tcPr>
          <w:p w14:paraId="1E87BE0C" w14:textId="77777777" w:rsidR="00F75018" w:rsidRDefault="00F75018" w:rsidP="00764BA3">
            <w:pPr>
              <w:pStyle w:val="Brezrazmikov"/>
              <w:jc w:val="left"/>
            </w:pPr>
            <w:r>
              <w:t>Ime in priimek:</w:t>
            </w:r>
          </w:p>
        </w:tc>
        <w:sdt>
          <w:sdtPr>
            <w:id w:val="-1542596992"/>
            <w:placeholder>
              <w:docPart w:val="0A0B0F87E8D647409289CEE74EB456BA"/>
            </w:placeholder>
            <w:showingPlcHdr/>
            <w:text/>
          </w:sdtPr>
          <w:sdtContent>
            <w:tc>
              <w:tcPr>
                <w:tcW w:w="3710" w:type="pct"/>
                <w:gridSpan w:val="3"/>
              </w:tcPr>
              <w:p w14:paraId="58928755" w14:textId="77777777" w:rsidR="00F75018" w:rsidRDefault="00F75018" w:rsidP="00764BA3">
                <w:pPr>
                  <w:pStyle w:val="Brezrazmikov"/>
                </w:pPr>
                <w:r>
                  <w:rPr>
                    <w:rStyle w:val="Besedilooznabemesta"/>
                  </w:rPr>
                  <w:t>Vpišite ime in priimek</w:t>
                </w:r>
                <w:r w:rsidRPr="001B2352">
                  <w:rPr>
                    <w:rStyle w:val="Besedilooznabemesta"/>
                  </w:rPr>
                  <w:t>.</w:t>
                </w:r>
              </w:p>
            </w:tc>
          </w:sdtContent>
        </w:sdt>
      </w:tr>
      <w:tr w:rsidR="00F75018" w14:paraId="1E1D7FCB" w14:textId="77777777" w:rsidTr="00764BA3">
        <w:tc>
          <w:tcPr>
            <w:tcW w:w="1290" w:type="pct"/>
          </w:tcPr>
          <w:p w14:paraId="33D8E5B6" w14:textId="77777777" w:rsidR="00F75018" w:rsidRDefault="00F75018" w:rsidP="00764BA3">
            <w:pPr>
              <w:pStyle w:val="Brezrazmikov"/>
              <w:jc w:val="left"/>
            </w:pPr>
            <w:r>
              <w:t>Stalno bivališče:</w:t>
            </w:r>
          </w:p>
        </w:tc>
        <w:sdt>
          <w:sdtPr>
            <w:id w:val="-1227992482"/>
            <w:placeholder>
              <w:docPart w:val="005F80E1DB934EFC92FC5801FB7FD4C4"/>
            </w:placeholder>
            <w:showingPlcHdr/>
            <w:text/>
          </w:sdtPr>
          <w:sdtContent>
            <w:tc>
              <w:tcPr>
                <w:tcW w:w="3710" w:type="pct"/>
                <w:gridSpan w:val="3"/>
              </w:tcPr>
              <w:p w14:paraId="22F14CD6" w14:textId="77777777" w:rsidR="00F75018" w:rsidRDefault="00F75018" w:rsidP="00764BA3">
                <w:pPr>
                  <w:pStyle w:val="Brezrazmikov"/>
                </w:pPr>
                <w:r>
                  <w:rPr>
                    <w:rStyle w:val="Besedilooznabemesta"/>
                  </w:rPr>
                  <w:t>Vpišite polni naslov stalnega bivališča</w:t>
                </w:r>
              </w:p>
            </w:tc>
          </w:sdtContent>
        </w:sdt>
      </w:tr>
      <w:tr w:rsidR="00F75018" w14:paraId="637BB47F" w14:textId="77777777" w:rsidTr="00764BA3">
        <w:tc>
          <w:tcPr>
            <w:tcW w:w="1290" w:type="pct"/>
          </w:tcPr>
          <w:p w14:paraId="6CBC3E40" w14:textId="77777777" w:rsidR="00F75018" w:rsidRPr="00EF094C" w:rsidRDefault="00F75018" w:rsidP="00764BA3">
            <w:pPr>
              <w:pStyle w:val="Brezrazmikov"/>
            </w:pPr>
            <w:r>
              <w:t>Kraj rojstva:</w:t>
            </w:r>
          </w:p>
        </w:tc>
        <w:sdt>
          <w:sdtPr>
            <w:id w:val="2085184192"/>
            <w:placeholder>
              <w:docPart w:val="6C9769F6026C438F81AFB94DB9AF2DD1"/>
            </w:placeholder>
            <w:showingPlcHdr/>
            <w:text/>
          </w:sdtPr>
          <w:sdtContent>
            <w:tc>
              <w:tcPr>
                <w:tcW w:w="3710" w:type="pct"/>
                <w:gridSpan w:val="3"/>
              </w:tcPr>
              <w:p w14:paraId="0CACFD3D" w14:textId="77777777" w:rsidR="00F75018" w:rsidRPr="00386119" w:rsidRDefault="00F75018" w:rsidP="00764BA3">
                <w:pPr>
                  <w:pStyle w:val="Brezrazmikov"/>
                </w:pPr>
                <w:r>
                  <w:rPr>
                    <w:rStyle w:val="Besedilooznabemesta"/>
                  </w:rPr>
                  <w:t>Vpišite ime kraja</w:t>
                </w:r>
              </w:p>
            </w:tc>
          </w:sdtContent>
        </w:sdt>
      </w:tr>
      <w:tr w:rsidR="00F75018" w14:paraId="597E68CE" w14:textId="77777777" w:rsidTr="00764BA3">
        <w:tc>
          <w:tcPr>
            <w:tcW w:w="1290" w:type="pct"/>
          </w:tcPr>
          <w:p w14:paraId="1BC853D7" w14:textId="77777777" w:rsidR="00F75018" w:rsidRPr="004332B3" w:rsidRDefault="00F75018" w:rsidP="00764BA3">
            <w:pPr>
              <w:pStyle w:val="Brezrazmikov"/>
            </w:pPr>
            <w:r>
              <w:t>Datum rojstva:</w:t>
            </w:r>
          </w:p>
        </w:tc>
        <w:sdt>
          <w:sdtPr>
            <w:id w:val="-1661306788"/>
            <w:placeholder>
              <w:docPart w:val="C4E4599537FD4FFABAF56B0781A6DA77"/>
            </w:placeholder>
            <w:showingPlcHdr/>
            <w:date>
              <w:dateFormat w:val="dd.MM.yyyy"/>
              <w:lid w:val="sl-SI"/>
              <w:storeMappedDataAs w:val="dateTime"/>
              <w:calendar w:val="gregorian"/>
            </w:date>
          </w:sdtPr>
          <w:sdtContent>
            <w:tc>
              <w:tcPr>
                <w:tcW w:w="1545" w:type="pct"/>
              </w:tcPr>
              <w:p w14:paraId="6F452190" w14:textId="77777777" w:rsidR="00F75018" w:rsidRDefault="00F75018" w:rsidP="00764BA3">
                <w:pPr>
                  <w:pStyle w:val="Brezrazmikov"/>
                </w:pPr>
                <w:r>
                  <w:rPr>
                    <w:rStyle w:val="Besedilooznabemesta"/>
                  </w:rPr>
                  <w:t>Izberite</w:t>
                </w:r>
                <w:r w:rsidRPr="001B2352">
                  <w:rPr>
                    <w:rStyle w:val="Besedilooznabemesta"/>
                  </w:rPr>
                  <w:t xml:space="preserve"> datum</w:t>
                </w:r>
              </w:p>
            </w:tc>
          </w:sdtContent>
        </w:sdt>
        <w:tc>
          <w:tcPr>
            <w:tcW w:w="511" w:type="pct"/>
          </w:tcPr>
          <w:p w14:paraId="4A2595EF" w14:textId="77777777" w:rsidR="00F75018" w:rsidRDefault="00F75018" w:rsidP="00764BA3">
            <w:pPr>
              <w:pStyle w:val="Brezrazmikov"/>
            </w:pPr>
            <w:r>
              <w:t>EMŠO:</w:t>
            </w:r>
          </w:p>
        </w:tc>
        <w:sdt>
          <w:sdtPr>
            <w:id w:val="-857800493"/>
            <w:placeholder>
              <w:docPart w:val="AAE582E82F4E4CCDB19C6DC49075791A"/>
            </w:placeholder>
            <w:showingPlcHdr/>
            <w:text/>
          </w:sdtPr>
          <w:sdtContent>
            <w:tc>
              <w:tcPr>
                <w:tcW w:w="1654" w:type="pct"/>
              </w:tcPr>
              <w:p w14:paraId="1EF5DF26" w14:textId="77777777" w:rsidR="00F75018" w:rsidRDefault="00F75018" w:rsidP="00764BA3">
                <w:pPr>
                  <w:pStyle w:val="Brezrazmikov"/>
                </w:pPr>
                <w:r>
                  <w:rPr>
                    <w:rStyle w:val="Besedilooznabemesta"/>
                  </w:rPr>
                  <w:t>Vpišite podatek</w:t>
                </w:r>
              </w:p>
            </w:tc>
          </w:sdtContent>
        </w:sdt>
      </w:tr>
      <w:tr w:rsidR="00F75018" w14:paraId="2FB33402" w14:textId="77777777" w:rsidTr="00764BA3">
        <w:tc>
          <w:tcPr>
            <w:tcW w:w="1290" w:type="pct"/>
          </w:tcPr>
          <w:p w14:paraId="618782EC" w14:textId="77777777" w:rsidR="00F75018" w:rsidRPr="004332B3" w:rsidRDefault="00F75018" w:rsidP="00764BA3">
            <w:pPr>
              <w:pStyle w:val="Brezrazmikov"/>
            </w:pPr>
            <w:r>
              <w:t>Funkcija pri ponudniku:</w:t>
            </w:r>
          </w:p>
        </w:tc>
        <w:sdt>
          <w:sdtPr>
            <w:id w:val="899088069"/>
            <w:placeholder>
              <w:docPart w:val="FA64DD121C72473D98E2ED0F2AEA6F7D"/>
            </w:placeholder>
            <w:showingPlcHdr/>
            <w:dropDownList>
              <w:listItem w:value="Izberite element."/>
              <w:listItem w:displayText="Direktor" w:value="Direktor"/>
              <w:listItem w:displayText="Prokurist" w:value="Prokurist"/>
              <w:listItem w:displayText="Zakoniti zastopnik" w:value="Zakoniti zastopnik"/>
              <w:listItem w:displayText="Član upravnega organa" w:value="Član upravnega organa"/>
              <w:listItem w:displayText="Član vodstvenega organa" w:value="Član vodstvenega organa"/>
              <w:listItem w:displayText="Član nadzornega organa" w:value="Član nadzornega organa"/>
              <w:listItem w:displayText="Pooblaščenec za zastopanje" w:value="Pooblaščenec za zastopanje"/>
              <w:listItem w:displayText="Pooblaščenec za odločanje" w:value="Pooblaščenec za odločanje"/>
              <w:listItem w:displayText="Pooblaščenec za nadzor" w:value="Pooblaščenec za nadzor"/>
            </w:dropDownList>
          </w:sdtPr>
          <w:sdtContent>
            <w:tc>
              <w:tcPr>
                <w:tcW w:w="1545" w:type="pct"/>
              </w:tcPr>
              <w:p w14:paraId="26B67AA4" w14:textId="76057F28" w:rsidR="00F75018" w:rsidRDefault="00364E18" w:rsidP="00764BA3">
                <w:pPr>
                  <w:pStyle w:val="Brezrazmikov"/>
                </w:pPr>
                <w:r w:rsidRPr="005074AD">
                  <w:rPr>
                    <w:rStyle w:val="Besedilooznabemesta"/>
                  </w:rPr>
                  <w:t>Izberite element.</w:t>
                </w:r>
              </w:p>
            </w:tc>
          </w:sdtContent>
        </w:sdt>
        <w:tc>
          <w:tcPr>
            <w:tcW w:w="511" w:type="pct"/>
          </w:tcPr>
          <w:p w14:paraId="418BB66D" w14:textId="77777777" w:rsidR="00F75018" w:rsidRDefault="00F75018" w:rsidP="00764BA3">
            <w:pPr>
              <w:pStyle w:val="Brezrazmikov"/>
            </w:pPr>
            <w:r>
              <w:t>Podpis:</w:t>
            </w:r>
          </w:p>
        </w:tc>
        <w:sdt>
          <w:sdtPr>
            <w:id w:val="918746887"/>
            <w:showingPlcHdr/>
            <w:picture/>
          </w:sdtPr>
          <w:sdtContent>
            <w:tc>
              <w:tcPr>
                <w:tcW w:w="1654" w:type="pct"/>
              </w:tcPr>
              <w:p w14:paraId="27E24D10" w14:textId="77777777" w:rsidR="00F75018" w:rsidRDefault="00F75018" w:rsidP="00764BA3">
                <w:pPr>
                  <w:pStyle w:val="Brezrazmikov"/>
                </w:pPr>
                <w:r>
                  <w:rPr>
                    <w:noProof/>
                  </w:rPr>
                  <w:drawing>
                    <wp:inline distT="0" distB="0" distL="0" distR="0" wp14:anchorId="35748325" wp14:editId="51D7F204">
                      <wp:extent cx="1524000" cy="447675"/>
                      <wp:effectExtent l="0" t="0" r="0" b="9525"/>
                      <wp:docPr id="3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447675"/>
                              </a:xfrm>
                              <a:prstGeom prst="rect">
                                <a:avLst/>
                              </a:prstGeom>
                              <a:noFill/>
                              <a:ln>
                                <a:noFill/>
                              </a:ln>
                            </pic:spPr>
                          </pic:pic>
                        </a:graphicData>
                      </a:graphic>
                    </wp:inline>
                  </w:drawing>
                </w:r>
              </w:p>
            </w:tc>
          </w:sdtContent>
        </w:sdt>
      </w:tr>
    </w:tbl>
    <w:p w14:paraId="08DEF85D" w14:textId="77777777" w:rsidR="00F75018" w:rsidRDefault="00F75018" w:rsidP="00F75018">
      <w:pPr>
        <w:pStyle w:val="Brezrazmikov"/>
      </w:pPr>
    </w:p>
    <w:tbl>
      <w:tblPr>
        <w:tblStyle w:val="Tabelasvetlamrea1poudarek3"/>
        <w:tblW w:w="4854" w:type="pct"/>
        <w:tblLook w:val="0400" w:firstRow="0" w:lastRow="0" w:firstColumn="0" w:lastColumn="0" w:noHBand="0" w:noVBand="1"/>
      </w:tblPr>
      <w:tblGrid>
        <w:gridCol w:w="2522"/>
        <w:gridCol w:w="3021"/>
        <w:gridCol w:w="999"/>
        <w:gridCol w:w="3234"/>
      </w:tblGrid>
      <w:tr w:rsidR="00F75018" w14:paraId="22DC9750" w14:textId="77777777" w:rsidTr="00764BA3">
        <w:tc>
          <w:tcPr>
            <w:tcW w:w="1290" w:type="pct"/>
          </w:tcPr>
          <w:p w14:paraId="6CEAADC5" w14:textId="77777777" w:rsidR="00F75018" w:rsidRDefault="00F75018" w:rsidP="00764BA3">
            <w:pPr>
              <w:pStyle w:val="Brezrazmikov"/>
              <w:jc w:val="left"/>
            </w:pPr>
            <w:r>
              <w:t>Ime in priimek:</w:t>
            </w:r>
          </w:p>
        </w:tc>
        <w:sdt>
          <w:sdtPr>
            <w:id w:val="1590420390"/>
            <w:placeholder>
              <w:docPart w:val="0A29D6446A164689A72A0CC494BC46EC"/>
            </w:placeholder>
            <w:showingPlcHdr/>
            <w:text/>
          </w:sdtPr>
          <w:sdtContent>
            <w:tc>
              <w:tcPr>
                <w:tcW w:w="3710" w:type="pct"/>
                <w:gridSpan w:val="3"/>
              </w:tcPr>
              <w:p w14:paraId="0219624B" w14:textId="77777777" w:rsidR="00F75018" w:rsidRDefault="00F75018" w:rsidP="00764BA3">
                <w:pPr>
                  <w:pStyle w:val="Brezrazmikov"/>
                </w:pPr>
                <w:r>
                  <w:rPr>
                    <w:rStyle w:val="Besedilooznabemesta"/>
                  </w:rPr>
                  <w:t>Vpišite ime in priimek</w:t>
                </w:r>
                <w:r w:rsidRPr="001B2352">
                  <w:rPr>
                    <w:rStyle w:val="Besedilooznabemesta"/>
                  </w:rPr>
                  <w:t>.</w:t>
                </w:r>
              </w:p>
            </w:tc>
          </w:sdtContent>
        </w:sdt>
      </w:tr>
      <w:tr w:rsidR="00F75018" w14:paraId="00DE9394" w14:textId="77777777" w:rsidTr="00764BA3">
        <w:tc>
          <w:tcPr>
            <w:tcW w:w="1290" w:type="pct"/>
          </w:tcPr>
          <w:p w14:paraId="03A59729" w14:textId="77777777" w:rsidR="00F75018" w:rsidRDefault="00F75018" w:rsidP="00764BA3">
            <w:pPr>
              <w:pStyle w:val="Brezrazmikov"/>
              <w:jc w:val="left"/>
            </w:pPr>
            <w:r>
              <w:t>Stalno bivališče:</w:t>
            </w:r>
          </w:p>
        </w:tc>
        <w:sdt>
          <w:sdtPr>
            <w:id w:val="-1194924843"/>
            <w:placeholder>
              <w:docPart w:val="170F7B5C56BC469292153AC6C40DE77B"/>
            </w:placeholder>
            <w:showingPlcHdr/>
            <w:text/>
          </w:sdtPr>
          <w:sdtContent>
            <w:tc>
              <w:tcPr>
                <w:tcW w:w="3710" w:type="pct"/>
                <w:gridSpan w:val="3"/>
              </w:tcPr>
              <w:p w14:paraId="02A4A1C4" w14:textId="77777777" w:rsidR="00F75018" w:rsidRDefault="00F75018" w:rsidP="00764BA3">
                <w:pPr>
                  <w:pStyle w:val="Brezrazmikov"/>
                </w:pPr>
                <w:r>
                  <w:rPr>
                    <w:rStyle w:val="Besedilooznabemesta"/>
                  </w:rPr>
                  <w:t>Vpišite polni naslov stalnega bivališča</w:t>
                </w:r>
              </w:p>
            </w:tc>
          </w:sdtContent>
        </w:sdt>
      </w:tr>
      <w:tr w:rsidR="00F75018" w14:paraId="7E228371" w14:textId="77777777" w:rsidTr="00764BA3">
        <w:tc>
          <w:tcPr>
            <w:tcW w:w="1290" w:type="pct"/>
          </w:tcPr>
          <w:p w14:paraId="75D05128" w14:textId="77777777" w:rsidR="00F75018" w:rsidRPr="00EF094C" w:rsidRDefault="00F75018" w:rsidP="00764BA3">
            <w:pPr>
              <w:pStyle w:val="Brezrazmikov"/>
            </w:pPr>
            <w:r>
              <w:t>Kraj rojstva:</w:t>
            </w:r>
          </w:p>
        </w:tc>
        <w:sdt>
          <w:sdtPr>
            <w:id w:val="660580151"/>
            <w:placeholder>
              <w:docPart w:val="B1FA972542354793B4C650A3094A11AC"/>
            </w:placeholder>
            <w:showingPlcHdr/>
            <w:text/>
          </w:sdtPr>
          <w:sdtContent>
            <w:tc>
              <w:tcPr>
                <w:tcW w:w="3710" w:type="pct"/>
                <w:gridSpan w:val="3"/>
              </w:tcPr>
              <w:p w14:paraId="53C66BCD" w14:textId="77777777" w:rsidR="00F75018" w:rsidRPr="00386119" w:rsidRDefault="00F75018" w:rsidP="00764BA3">
                <w:pPr>
                  <w:pStyle w:val="Brezrazmikov"/>
                </w:pPr>
                <w:r>
                  <w:rPr>
                    <w:rStyle w:val="Besedilooznabemesta"/>
                  </w:rPr>
                  <w:t>Vpišite ime kraja</w:t>
                </w:r>
              </w:p>
            </w:tc>
          </w:sdtContent>
        </w:sdt>
      </w:tr>
      <w:tr w:rsidR="00F75018" w14:paraId="3380DB80" w14:textId="77777777" w:rsidTr="00764BA3">
        <w:tc>
          <w:tcPr>
            <w:tcW w:w="1290" w:type="pct"/>
          </w:tcPr>
          <w:p w14:paraId="0D197C71" w14:textId="77777777" w:rsidR="00F75018" w:rsidRPr="004332B3" w:rsidRDefault="00F75018" w:rsidP="00764BA3">
            <w:pPr>
              <w:pStyle w:val="Brezrazmikov"/>
            </w:pPr>
            <w:r>
              <w:t>Datum rojstva:</w:t>
            </w:r>
          </w:p>
        </w:tc>
        <w:sdt>
          <w:sdtPr>
            <w:id w:val="1572159955"/>
            <w:placeholder>
              <w:docPart w:val="839D5192C82E4E4E82272CA414BEE410"/>
            </w:placeholder>
            <w:showingPlcHdr/>
            <w:date>
              <w:dateFormat w:val="dd.MM.yyyy"/>
              <w:lid w:val="sl-SI"/>
              <w:storeMappedDataAs w:val="dateTime"/>
              <w:calendar w:val="gregorian"/>
            </w:date>
          </w:sdtPr>
          <w:sdtContent>
            <w:tc>
              <w:tcPr>
                <w:tcW w:w="1545" w:type="pct"/>
              </w:tcPr>
              <w:p w14:paraId="25C7AE3B" w14:textId="77777777" w:rsidR="00F75018" w:rsidRDefault="00F75018" w:rsidP="00764BA3">
                <w:pPr>
                  <w:pStyle w:val="Brezrazmikov"/>
                </w:pPr>
                <w:r>
                  <w:rPr>
                    <w:rStyle w:val="Besedilooznabemesta"/>
                  </w:rPr>
                  <w:t>Izberite</w:t>
                </w:r>
                <w:r w:rsidRPr="001B2352">
                  <w:rPr>
                    <w:rStyle w:val="Besedilooznabemesta"/>
                  </w:rPr>
                  <w:t xml:space="preserve"> datum</w:t>
                </w:r>
              </w:p>
            </w:tc>
          </w:sdtContent>
        </w:sdt>
        <w:tc>
          <w:tcPr>
            <w:tcW w:w="511" w:type="pct"/>
          </w:tcPr>
          <w:p w14:paraId="7873C33B" w14:textId="77777777" w:rsidR="00F75018" w:rsidRDefault="00F75018" w:rsidP="00764BA3">
            <w:pPr>
              <w:pStyle w:val="Brezrazmikov"/>
            </w:pPr>
            <w:r>
              <w:t>EMŠO:</w:t>
            </w:r>
          </w:p>
        </w:tc>
        <w:sdt>
          <w:sdtPr>
            <w:id w:val="-1906748053"/>
            <w:placeholder>
              <w:docPart w:val="9A789BD313AA40C189418FE5D5E5BF05"/>
            </w:placeholder>
            <w:showingPlcHdr/>
            <w:text/>
          </w:sdtPr>
          <w:sdtContent>
            <w:tc>
              <w:tcPr>
                <w:tcW w:w="1654" w:type="pct"/>
              </w:tcPr>
              <w:p w14:paraId="0C159850" w14:textId="77777777" w:rsidR="00F75018" w:rsidRDefault="00F75018" w:rsidP="00764BA3">
                <w:pPr>
                  <w:pStyle w:val="Brezrazmikov"/>
                </w:pPr>
                <w:r>
                  <w:rPr>
                    <w:rStyle w:val="Besedilooznabemesta"/>
                  </w:rPr>
                  <w:t>Vpišite podatek</w:t>
                </w:r>
              </w:p>
            </w:tc>
          </w:sdtContent>
        </w:sdt>
      </w:tr>
      <w:tr w:rsidR="00F75018" w14:paraId="07098516" w14:textId="77777777" w:rsidTr="00764BA3">
        <w:tc>
          <w:tcPr>
            <w:tcW w:w="1290" w:type="pct"/>
          </w:tcPr>
          <w:p w14:paraId="71719E4E" w14:textId="77777777" w:rsidR="00F75018" w:rsidRPr="004332B3" w:rsidRDefault="00F75018" w:rsidP="00764BA3">
            <w:pPr>
              <w:pStyle w:val="Brezrazmikov"/>
            </w:pPr>
            <w:r>
              <w:t>Funkcija pri ponudniku:</w:t>
            </w:r>
          </w:p>
        </w:tc>
        <w:sdt>
          <w:sdtPr>
            <w:id w:val="-1565021928"/>
            <w:placeholder>
              <w:docPart w:val="2A02A509B5C54A1493001339E68A2F2C"/>
            </w:placeholder>
            <w:showingPlcHdr/>
            <w:dropDownList>
              <w:listItem w:value="Izberite element."/>
              <w:listItem w:displayText="Direktor" w:value="Direktor"/>
              <w:listItem w:displayText="Prokurist" w:value="Prokurist"/>
              <w:listItem w:displayText="Zakoniti zastopnik" w:value="Zakoniti zastopnik"/>
              <w:listItem w:displayText="Član upravnega organa" w:value="Član upravnega organa"/>
              <w:listItem w:displayText="Član vodstvenega organa" w:value="Član vodstvenega organa"/>
              <w:listItem w:displayText="Član nadzornega organa" w:value="Član nadzornega organa"/>
              <w:listItem w:displayText="Pooblaščenec za zastopanje" w:value="Pooblaščenec za zastopanje"/>
              <w:listItem w:displayText="Pooblaščenec za odločanje" w:value="Pooblaščenec za odločanje"/>
              <w:listItem w:displayText="Pooblaščenec za nadzor" w:value="Pooblaščenec za nadzor"/>
            </w:dropDownList>
          </w:sdtPr>
          <w:sdtContent>
            <w:tc>
              <w:tcPr>
                <w:tcW w:w="1545" w:type="pct"/>
              </w:tcPr>
              <w:p w14:paraId="2ED30A40" w14:textId="366BD8CC" w:rsidR="00F75018" w:rsidRDefault="00364E18" w:rsidP="00764BA3">
                <w:pPr>
                  <w:pStyle w:val="Brezrazmikov"/>
                </w:pPr>
                <w:r w:rsidRPr="005074AD">
                  <w:rPr>
                    <w:rStyle w:val="Besedilooznabemesta"/>
                  </w:rPr>
                  <w:t>Izberite element.</w:t>
                </w:r>
              </w:p>
            </w:tc>
          </w:sdtContent>
        </w:sdt>
        <w:tc>
          <w:tcPr>
            <w:tcW w:w="511" w:type="pct"/>
          </w:tcPr>
          <w:p w14:paraId="713D1316" w14:textId="77777777" w:rsidR="00F75018" w:rsidRDefault="00F75018" w:rsidP="00764BA3">
            <w:pPr>
              <w:pStyle w:val="Brezrazmikov"/>
            </w:pPr>
            <w:r>
              <w:t>Podpis:</w:t>
            </w:r>
          </w:p>
        </w:tc>
        <w:sdt>
          <w:sdtPr>
            <w:id w:val="596676109"/>
            <w:showingPlcHdr/>
            <w:picture/>
          </w:sdtPr>
          <w:sdtContent>
            <w:tc>
              <w:tcPr>
                <w:tcW w:w="1654" w:type="pct"/>
              </w:tcPr>
              <w:p w14:paraId="4F122B07" w14:textId="77777777" w:rsidR="00F75018" w:rsidRDefault="00F75018" w:rsidP="00764BA3">
                <w:pPr>
                  <w:pStyle w:val="Brezrazmikov"/>
                </w:pPr>
                <w:r>
                  <w:rPr>
                    <w:noProof/>
                  </w:rPr>
                  <w:drawing>
                    <wp:inline distT="0" distB="0" distL="0" distR="0" wp14:anchorId="646C6502" wp14:editId="2D6BEA99">
                      <wp:extent cx="1524000" cy="447675"/>
                      <wp:effectExtent l="0" t="0" r="0" b="9525"/>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447675"/>
                              </a:xfrm>
                              <a:prstGeom prst="rect">
                                <a:avLst/>
                              </a:prstGeom>
                              <a:noFill/>
                              <a:ln>
                                <a:noFill/>
                              </a:ln>
                            </pic:spPr>
                          </pic:pic>
                        </a:graphicData>
                      </a:graphic>
                    </wp:inline>
                  </w:drawing>
                </w:r>
              </w:p>
            </w:tc>
          </w:sdtContent>
        </w:sdt>
      </w:tr>
    </w:tbl>
    <w:p w14:paraId="134352CB" w14:textId="77777777" w:rsidR="00F75018" w:rsidRDefault="00F75018" w:rsidP="00F75018">
      <w:pPr>
        <w:pStyle w:val="Brezrazmikov"/>
      </w:pPr>
    </w:p>
    <w:tbl>
      <w:tblPr>
        <w:tblStyle w:val="Tabelasvetlamrea1poudarek3"/>
        <w:tblW w:w="4854" w:type="pct"/>
        <w:tblLook w:val="0400" w:firstRow="0" w:lastRow="0" w:firstColumn="0" w:lastColumn="0" w:noHBand="0" w:noVBand="1"/>
      </w:tblPr>
      <w:tblGrid>
        <w:gridCol w:w="2522"/>
        <w:gridCol w:w="3021"/>
        <w:gridCol w:w="999"/>
        <w:gridCol w:w="3234"/>
      </w:tblGrid>
      <w:tr w:rsidR="00F75018" w14:paraId="2681443B" w14:textId="77777777" w:rsidTr="00764BA3">
        <w:tc>
          <w:tcPr>
            <w:tcW w:w="1290" w:type="pct"/>
          </w:tcPr>
          <w:p w14:paraId="18CBF942" w14:textId="77777777" w:rsidR="00F75018" w:rsidRDefault="00F75018" w:rsidP="00764BA3">
            <w:pPr>
              <w:pStyle w:val="Brezrazmikov"/>
              <w:jc w:val="left"/>
            </w:pPr>
            <w:r>
              <w:t>Ime in priimek:</w:t>
            </w:r>
          </w:p>
        </w:tc>
        <w:sdt>
          <w:sdtPr>
            <w:id w:val="-270003300"/>
            <w:placeholder>
              <w:docPart w:val="49E9432BB1FD4534973BDBAA0CFC0C2F"/>
            </w:placeholder>
            <w:showingPlcHdr/>
            <w:text/>
          </w:sdtPr>
          <w:sdtContent>
            <w:tc>
              <w:tcPr>
                <w:tcW w:w="3710" w:type="pct"/>
                <w:gridSpan w:val="3"/>
              </w:tcPr>
              <w:p w14:paraId="642625B4" w14:textId="77777777" w:rsidR="00F75018" w:rsidRDefault="00F75018" w:rsidP="00764BA3">
                <w:pPr>
                  <w:pStyle w:val="Brezrazmikov"/>
                </w:pPr>
                <w:r>
                  <w:rPr>
                    <w:rStyle w:val="Besedilooznabemesta"/>
                  </w:rPr>
                  <w:t>Vpišite ime in priimek</w:t>
                </w:r>
                <w:r w:rsidRPr="001B2352">
                  <w:rPr>
                    <w:rStyle w:val="Besedilooznabemesta"/>
                  </w:rPr>
                  <w:t>.</w:t>
                </w:r>
              </w:p>
            </w:tc>
          </w:sdtContent>
        </w:sdt>
      </w:tr>
      <w:tr w:rsidR="00F75018" w14:paraId="14A2A8C1" w14:textId="77777777" w:rsidTr="00764BA3">
        <w:tc>
          <w:tcPr>
            <w:tcW w:w="1290" w:type="pct"/>
          </w:tcPr>
          <w:p w14:paraId="48235D1B" w14:textId="77777777" w:rsidR="00F75018" w:rsidRDefault="00F75018" w:rsidP="00764BA3">
            <w:pPr>
              <w:pStyle w:val="Brezrazmikov"/>
              <w:jc w:val="left"/>
            </w:pPr>
            <w:r>
              <w:t>Stalno bivališče:</w:t>
            </w:r>
          </w:p>
        </w:tc>
        <w:sdt>
          <w:sdtPr>
            <w:id w:val="-1699382312"/>
            <w:placeholder>
              <w:docPart w:val="FAA2C61C12B04ADF834F36A4B43D2B3A"/>
            </w:placeholder>
            <w:showingPlcHdr/>
            <w:text/>
          </w:sdtPr>
          <w:sdtContent>
            <w:tc>
              <w:tcPr>
                <w:tcW w:w="3710" w:type="pct"/>
                <w:gridSpan w:val="3"/>
              </w:tcPr>
              <w:p w14:paraId="0FB7AE34" w14:textId="77777777" w:rsidR="00F75018" w:rsidRDefault="00F75018" w:rsidP="00764BA3">
                <w:pPr>
                  <w:pStyle w:val="Brezrazmikov"/>
                </w:pPr>
                <w:r>
                  <w:rPr>
                    <w:rStyle w:val="Besedilooznabemesta"/>
                  </w:rPr>
                  <w:t>Vpišite polni naslov stalnega bivališča</w:t>
                </w:r>
              </w:p>
            </w:tc>
          </w:sdtContent>
        </w:sdt>
      </w:tr>
      <w:tr w:rsidR="00F75018" w14:paraId="6C89A201" w14:textId="77777777" w:rsidTr="00764BA3">
        <w:tc>
          <w:tcPr>
            <w:tcW w:w="1290" w:type="pct"/>
          </w:tcPr>
          <w:p w14:paraId="3F30BFDE" w14:textId="77777777" w:rsidR="00F75018" w:rsidRPr="00EF094C" w:rsidRDefault="00F75018" w:rsidP="00764BA3">
            <w:pPr>
              <w:pStyle w:val="Brezrazmikov"/>
            </w:pPr>
            <w:r>
              <w:t>Kraj rojstva:</w:t>
            </w:r>
          </w:p>
        </w:tc>
        <w:sdt>
          <w:sdtPr>
            <w:id w:val="2059967584"/>
            <w:placeholder>
              <w:docPart w:val="3904C52B5CCF4E049EE4C45CF233A793"/>
            </w:placeholder>
            <w:showingPlcHdr/>
            <w:text/>
          </w:sdtPr>
          <w:sdtContent>
            <w:tc>
              <w:tcPr>
                <w:tcW w:w="3710" w:type="pct"/>
                <w:gridSpan w:val="3"/>
              </w:tcPr>
              <w:p w14:paraId="4C3D73A0" w14:textId="77777777" w:rsidR="00F75018" w:rsidRPr="00386119" w:rsidRDefault="00F75018" w:rsidP="00764BA3">
                <w:pPr>
                  <w:pStyle w:val="Brezrazmikov"/>
                </w:pPr>
                <w:r>
                  <w:rPr>
                    <w:rStyle w:val="Besedilooznabemesta"/>
                  </w:rPr>
                  <w:t>Vpišite ime kraja</w:t>
                </w:r>
              </w:p>
            </w:tc>
          </w:sdtContent>
        </w:sdt>
      </w:tr>
      <w:tr w:rsidR="00F75018" w14:paraId="7542CAEA" w14:textId="77777777" w:rsidTr="00764BA3">
        <w:tc>
          <w:tcPr>
            <w:tcW w:w="1290" w:type="pct"/>
          </w:tcPr>
          <w:p w14:paraId="7718FB3E" w14:textId="77777777" w:rsidR="00F75018" w:rsidRPr="004332B3" w:rsidRDefault="00F75018" w:rsidP="00764BA3">
            <w:pPr>
              <w:pStyle w:val="Brezrazmikov"/>
            </w:pPr>
            <w:r>
              <w:t>Datum rojstva:</w:t>
            </w:r>
          </w:p>
        </w:tc>
        <w:sdt>
          <w:sdtPr>
            <w:id w:val="1971552063"/>
            <w:placeholder>
              <w:docPart w:val="F7FB30801DAB429DA8137773CAE017B8"/>
            </w:placeholder>
            <w:showingPlcHdr/>
            <w:date>
              <w:dateFormat w:val="dd.MM.yyyy"/>
              <w:lid w:val="sl-SI"/>
              <w:storeMappedDataAs w:val="dateTime"/>
              <w:calendar w:val="gregorian"/>
            </w:date>
          </w:sdtPr>
          <w:sdtContent>
            <w:tc>
              <w:tcPr>
                <w:tcW w:w="1545" w:type="pct"/>
              </w:tcPr>
              <w:p w14:paraId="146B7588" w14:textId="77777777" w:rsidR="00F75018" w:rsidRDefault="00F75018" w:rsidP="00764BA3">
                <w:pPr>
                  <w:pStyle w:val="Brezrazmikov"/>
                </w:pPr>
                <w:r>
                  <w:rPr>
                    <w:rStyle w:val="Besedilooznabemesta"/>
                  </w:rPr>
                  <w:t>Izberite</w:t>
                </w:r>
                <w:r w:rsidRPr="001B2352">
                  <w:rPr>
                    <w:rStyle w:val="Besedilooznabemesta"/>
                  </w:rPr>
                  <w:t xml:space="preserve"> datum</w:t>
                </w:r>
              </w:p>
            </w:tc>
          </w:sdtContent>
        </w:sdt>
        <w:tc>
          <w:tcPr>
            <w:tcW w:w="511" w:type="pct"/>
          </w:tcPr>
          <w:p w14:paraId="7988AD8E" w14:textId="77777777" w:rsidR="00F75018" w:rsidRDefault="00F75018" w:rsidP="00764BA3">
            <w:pPr>
              <w:pStyle w:val="Brezrazmikov"/>
            </w:pPr>
            <w:r>
              <w:t>EMŠO:</w:t>
            </w:r>
          </w:p>
        </w:tc>
        <w:sdt>
          <w:sdtPr>
            <w:id w:val="-263080271"/>
            <w:placeholder>
              <w:docPart w:val="717412A30B09438986B4FAE7EC8EF994"/>
            </w:placeholder>
            <w:showingPlcHdr/>
            <w:text/>
          </w:sdtPr>
          <w:sdtContent>
            <w:tc>
              <w:tcPr>
                <w:tcW w:w="1654" w:type="pct"/>
              </w:tcPr>
              <w:p w14:paraId="0B7727E9" w14:textId="77777777" w:rsidR="00F75018" w:rsidRDefault="00F75018" w:rsidP="00764BA3">
                <w:pPr>
                  <w:pStyle w:val="Brezrazmikov"/>
                </w:pPr>
                <w:r>
                  <w:rPr>
                    <w:rStyle w:val="Besedilooznabemesta"/>
                  </w:rPr>
                  <w:t>Vpišite podatek</w:t>
                </w:r>
              </w:p>
            </w:tc>
          </w:sdtContent>
        </w:sdt>
      </w:tr>
      <w:tr w:rsidR="00F75018" w14:paraId="5A23D0DD" w14:textId="77777777" w:rsidTr="00764BA3">
        <w:tc>
          <w:tcPr>
            <w:tcW w:w="1290" w:type="pct"/>
          </w:tcPr>
          <w:p w14:paraId="1E6F78D5" w14:textId="77777777" w:rsidR="00F75018" w:rsidRPr="004332B3" w:rsidRDefault="00F75018" w:rsidP="00764BA3">
            <w:pPr>
              <w:pStyle w:val="Brezrazmikov"/>
            </w:pPr>
            <w:r>
              <w:t>Funkcija pri ponudniku:</w:t>
            </w:r>
          </w:p>
        </w:tc>
        <w:sdt>
          <w:sdtPr>
            <w:id w:val="-478996045"/>
            <w:placeholder>
              <w:docPart w:val="A922BDA34BAA4BA0B64D82F97EC7F108"/>
            </w:placeholder>
            <w:showingPlcHdr/>
            <w:dropDownList>
              <w:listItem w:value="Izberite element."/>
              <w:listItem w:displayText="Direktor" w:value="Direktor"/>
              <w:listItem w:displayText="Prokurist" w:value="Prokurist"/>
              <w:listItem w:displayText="Zakoniti zastopnik" w:value="Zakoniti zastopnik"/>
              <w:listItem w:displayText="Član upravnega organa" w:value="Član upravnega organa"/>
              <w:listItem w:displayText="Član vodstvenega organa" w:value="Član vodstvenega organa"/>
              <w:listItem w:displayText="Član nadzornega organa" w:value="Član nadzornega organa"/>
              <w:listItem w:displayText="Pooblaščenec za zastopanje" w:value="Pooblaščenec za zastopanje"/>
              <w:listItem w:displayText="Pooblaščenec za odločanje" w:value="Pooblaščenec za odločanje"/>
              <w:listItem w:displayText="Pooblaščenec za nadzor" w:value="Pooblaščenec za nadzor"/>
            </w:dropDownList>
          </w:sdtPr>
          <w:sdtContent>
            <w:tc>
              <w:tcPr>
                <w:tcW w:w="1545" w:type="pct"/>
              </w:tcPr>
              <w:p w14:paraId="357B46BE" w14:textId="5FD7B32A" w:rsidR="00F75018" w:rsidRDefault="00C019E0" w:rsidP="00764BA3">
                <w:pPr>
                  <w:pStyle w:val="Brezrazmikov"/>
                </w:pPr>
                <w:r w:rsidRPr="005074AD">
                  <w:rPr>
                    <w:rStyle w:val="Besedilooznabemesta"/>
                  </w:rPr>
                  <w:t>Izberite element.</w:t>
                </w:r>
              </w:p>
            </w:tc>
          </w:sdtContent>
        </w:sdt>
        <w:tc>
          <w:tcPr>
            <w:tcW w:w="511" w:type="pct"/>
          </w:tcPr>
          <w:p w14:paraId="5555A5D0" w14:textId="77777777" w:rsidR="00F75018" w:rsidRDefault="00F75018" w:rsidP="00764BA3">
            <w:pPr>
              <w:pStyle w:val="Brezrazmikov"/>
            </w:pPr>
            <w:r>
              <w:t>Podpis:</w:t>
            </w:r>
          </w:p>
        </w:tc>
        <w:sdt>
          <w:sdtPr>
            <w:id w:val="-1913393485"/>
            <w:showingPlcHdr/>
            <w:picture/>
          </w:sdtPr>
          <w:sdtContent>
            <w:tc>
              <w:tcPr>
                <w:tcW w:w="1654" w:type="pct"/>
              </w:tcPr>
              <w:p w14:paraId="51C6FEA5" w14:textId="77777777" w:rsidR="00F75018" w:rsidRDefault="00F75018" w:rsidP="00764BA3">
                <w:pPr>
                  <w:pStyle w:val="Brezrazmikov"/>
                </w:pPr>
                <w:r>
                  <w:rPr>
                    <w:noProof/>
                  </w:rPr>
                  <w:drawing>
                    <wp:inline distT="0" distB="0" distL="0" distR="0" wp14:anchorId="2013C680" wp14:editId="31B2EAF3">
                      <wp:extent cx="1524000" cy="447675"/>
                      <wp:effectExtent l="0" t="0" r="0" b="9525"/>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447675"/>
                              </a:xfrm>
                              <a:prstGeom prst="rect">
                                <a:avLst/>
                              </a:prstGeom>
                              <a:noFill/>
                              <a:ln>
                                <a:noFill/>
                              </a:ln>
                            </pic:spPr>
                          </pic:pic>
                        </a:graphicData>
                      </a:graphic>
                    </wp:inline>
                  </w:drawing>
                </w:r>
              </w:p>
            </w:tc>
          </w:sdtContent>
        </w:sdt>
      </w:tr>
      <w:bookmarkEnd w:id="2"/>
    </w:tbl>
    <w:p w14:paraId="61E72FBE" w14:textId="0BCCCE2C" w:rsidR="00E12B07" w:rsidRPr="00835EC2" w:rsidRDefault="00E12B07" w:rsidP="00835EC2">
      <w:pPr>
        <w:pStyle w:val="Naslovobrazca"/>
        <w:keepNext/>
        <w:jc w:val="left"/>
        <w:rPr>
          <w:b w:val="0"/>
          <w:bCs w:val="0"/>
          <w:color w:val="000000" w:themeColor="text1"/>
          <w:sz w:val="20"/>
          <w:szCs w:val="20"/>
        </w:rPr>
      </w:pPr>
    </w:p>
    <w:sectPr w:rsidR="00E12B07" w:rsidRPr="00835EC2" w:rsidSect="00562E91">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20E57" w14:textId="77777777" w:rsidR="007C46FB" w:rsidRDefault="007C46FB">
      <w:pPr>
        <w:spacing w:after="0" w:line="240" w:lineRule="auto"/>
      </w:pPr>
      <w:r>
        <w:separator/>
      </w:r>
    </w:p>
  </w:endnote>
  <w:endnote w:type="continuationSeparator" w:id="0">
    <w:p w14:paraId="0E42F58D" w14:textId="77777777" w:rsidR="007C46FB" w:rsidRDefault="007C4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altName w:val="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Times New Roman"/>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08E3F" w14:textId="77777777" w:rsidR="00562E91" w:rsidRDefault="00562E91" w:rsidP="00B36DD2">
    <w:pPr>
      <w:pStyle w:val="Noga"/>
    </w:pPr>
    <w:r>
      <w:rPr>
        <w:noProof/>
      </w:rPr>
      <mc:AlternateContent>
        <mc:Choice Requires="wps">
          <w:drawing>
            <wp:anchor distT="0" distB="0" distL="114300" distR="114300" simplePos="0" relativeHeight="251699200" behindDoc="0" locked="0" layoutInCell="1" allowOverlap="1" wp14:anchorId="58638D9F" wp14:editId="18A8A88C">
              <wp:simplePos x="0" y="0"/>
              <wp:positionH relativeFrom="margin">
                <wp:posOffset>6504305</wp:posOffset>
              </wp:positionH>
              <wp:positionV relativeFrom="margin">
                <wp:posOffset>6020847</wp:posOffset>
              </wp:positionV>
              <wp:extent cx="128270" cy="2823210"/>
              <wp:effectExtent l="0" t="0" r="5080" b="0"/>
              <wp:wrapNone/>
              <wp:docPr id="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CA773FE" id="Pravokotnik 9" o:spid="_x0000_s1026" style="position:absolute;margin-left:512.15pt;margin-top:474.1pt;width:10.1pt;height:222.3pt;z-index:251699200;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" fillcolor="#0070c0" stroked="f">
              <w10:wrap anchorx="margin" anchory="margin"/>
            </v:rect>
          </w:pict>
        </mc:Fallback>
      </mc:AlternateContent>
    </w:r>
  </w:p>
  <w:p w14:paraId="012DE2D4" w14:textId="77777777" w:rsidR="00562E91" w:rsidRPr="00B36DD2" w:rsidRDefault="00562E9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337B" w14:textId="77777777" w:rsidR="007C46FB" w:rsidRDefault="007C46FB">
      <w:pPr>
        <w:spacing w:after="0" w:line="240" w:lineRule="auto"/>
      </w:pPr>
      <w:r>
        <w:separator/>
      </w:r>
    </w:p>
  </w:footnote>
  <w:footnote w:type="continuationSeparator" w:id="0">
    <w:p w14:paraId="2DDB3778" w14:textId="77777777" w:rsidR="007C46FB" w:rsidRDefault="007C4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49060" w14:textId="1A167A2F" w:rsidR="00562E91" w:rsidRDefault="00562E91" w:rsidP="006C24D2">
    <w:pPr>
      <w:pStyle w:val="Glava"/>
      <w:jc w:val="right"/>
    </w:pPr>
    <w:r>
      <w:rPr>
        <w:noProof/>
      </w:rPr>
      <mc:AlternateContent>
        <mc:Choice Requires="wps">
          <w:drawing>
            <wp:anchor distT="0" distB="0" distL="114300" distR="114300" simplePos="0" relativeHeight="251696128" behindDoc="0" locked="0" layoutInCell="1" allowOverlap="1" wp14:anchorId="54339960" wp14:editId="41391FFD">
              <wp:simplePos x="0" y="0"/>
              <wp:positionH relativeFrom="margin">
                <wp:posOffset>-192817</wp:posOffset>
              </wp:positionH>
              <wp:positionV relativeFrom="margin">
                <wp:posOffset>-252095</wp:posOffset>
              </wp:positionV>
              <wp:extent cx="6848475" cy="9114790"/>
              <wp:effectExtent l="0" t="0" r="27940" b="22860"/>
              <wp:wrapNone/>
              <wp:docPr id="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ADB13D8" id="Pravokotnik 4" o:spid="_x0000_s1026" style="position:absolute;margin-left:-15.2pt;margin-top:-19.85pt;width:539.25pt;height:717.7pt;z-index:2516961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" filled="f" strokecolor="black [3213]">
              <w10:wrap anchorx="margin" anchory="margin"/>
            </v:rect>
          </w:pict>
        </mc:Fallback>
      </mc:AlternateContent>
    </w:r>
    <w:r w:rsidR="004B3211" w:rsidRPr="008B0365">
      <w:rPr>
        <w:i/>
        <w:iCs/>
        <w:color w:val="808080" w:themeColor="background1" w:themeShade="80"/>
        <w:sz w:val="20"/>
        <w:szCs w:val="20"/>
      </w:rPr>
      <w:t>800-</w:t>
    </w:r>
    <w:r w:rsidR="004B3211">
      <w:rPr>
        <w:i/>
        <w:iCs/>
        <w:color w:val="808080" w:themeColor="background1" w:themeShade="80"/>
        <w:sz w:val="20"/>
        <w:szCs w:val="20"/>
      </w:rPr>
      <w:t>2</w:t>
    </w:r>
    <w:r w:rsidR="004B3211" w:rsidRPr="008B0365">
      <w:rPr>
        <w:i/>
        <w:iCs/>
        <w:color w:val="808080" w:themeColor="background1" w:themeShade="80"/>
        <w:sz w:val="20"/>
        <w:szCs w:val="20"/>
      </w:rPr>
      <w:t>/2023 (JN-B-007</w:t>
    </w:r>
    <w:r w:rsidR="004B3211">
      <w:rPr>
        <w:i/>
        <w:iCs/>
        <w:color w:val="808080" w:themeColor="background1" w:themeShade="80"/>
        <w:sz w:val="20"/>
        <w:szCs w:val="20"/>
      </w:rPr>
      <w:t>2</w:t>
    </w:r>
    <w:r w:rsidR="004B3211" w:rsidRPr="008B0365">
      <w:rPr>
        <w:i/>
        <w:iCs/>
        <w:color w:val="808080" w:themeColor="background1" w:themeShade="80"/>
        <w:sz w:val="20"/>
        <w:szCs w:val="20"/>
      </w:rPr>
      <w:t>/23-OS)</w:t>
    </w:r>
    <w:r>
      <w:rPr>
        <w:noProof/>
      </w:rPr>
      <mc:AlternateContent>
        <mc:Choice Requires="wps">
          <w:drawing>
            <wp:anchor distT="0" distB="0" distL="114300" distR="114300" simplePos="0" relativeHeight="251697152" behindDoc="0" locked="0" layoutInCell="1" allowOverlap="1" wp14:anchorId="5D360B14" wp14:editId="7D53E570">
              <wp:simplePos x="0" y="0"/>
              <wp:positionH relativeFrom="margin">
                <wp:posOffset>6504305</wp:posOffset>
              </wp:positionH>
              <wp:positionV relativeFrom="margin">
                <wp:posOffset>-260350</wp:posOffset>
              </wp:positionV>
              <wp:extent cx="128270" cy="6297930"/>
              <wp:effectExtent l="0" t="0" r="5080" b="7620"/>
              <wp:wrapNone/>
              <wp:docPr id="2"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1DB0A1E7" id="Pravokotnik 8" o:spid="_x0000_s1026" style="position:absolute;margin-left:512.15pt;margin-top:-20.5pt;width:10.1pt;height:495.9pt;z-index:2516971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594E7F"/>
    <w:multiLevelType w:val="hybridMultilevel"/>
    <w:tmpl w:val="A27E6D54"/>
    <w:lvl w:ilvl="0" w:tplc="04070007">
      <w:start w:val="1"/>
      <w:numFmt w:val="bullet"/>
      <w:lvlText w:val="-"/>
      <w:lvlJc w:val="left"/>
      <w:pPr>
        <w:ind w:left="780" w:hanging="360"/>
      </w:pPr>
      <w:rPr>
        <w:rFonts w:hint="default"/>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0536841"/>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435AF6"/>
    <w:multiLevelType w:val="hybridMultilevel"/>
    <w:tmpl w:val="ABE641D6"/>
    <w:lvl w:ilvl="0" w:tplc="1C149764">
      <w:start w:val="1"/>
      <w:numFmt w:val="decimal"/>
      <w:lvlText w:val="Sklop %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1C632EA0"/>
    <w:multiLevelType w:val="hybridMultilevel"/>
    <w:tmpl w:val="A90A716A"/>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FCD3DA8"/>
    <w:multiLevelType w:val="hybridMultilevel"/>
    <w:tmpl w:val="D046A3E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2512995"/>
    <w:multiLevelType w:val="hybridMultilevel"/>
    <w:tmpl w:val="FAC873D8"/>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217ABD"/>
    <w:multiLevelType w:val="hybridMultilevel"/>
    <w:tmpl w:val="15B634D6"/>
    <w:lvl w:ilvl="0" w:tplc="DA3A73CE">
      <w:numFmt w:val="bullet"/>
      <w:lvlText w:val="-"/>
      <w:lvlJc w:val="left"/>
      <w:pPr>
        <w:ind w:left="1077" w:hanging="360"/>
      </w:pPr>
      <w:rPr>
        <w:rFonts w:ascii="Cambria" w:eastAsia="Times New Roman" w:hAnsi="Cambri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2DCE6503"/>
    <w:multiLevelType w:val="hybridMultilevel"/>
    <w:tmpl w:val="109ED02E"/>
    <w:lvl w:ilvl="0" w:tplc="0566559E">
      <w:start w:val="1"/>
      <w:numFmt w:val="decimal"/>
      <w:lvlText w:val="(%1) "/>
      <w:lvlJc w:val="left"/>
      <w:pPr>
        <w:ind w:left="360" w:hanging="360"/>
      </w:pPr>
      <w:rPr>
        <w:rFonts w:asciiTheme="minorHAnsi" w:hAnsiTheme="minorHAnsi" w:cstheme="minorHAnsi"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8612356"/>
    <w:multiLevelType w:val="hybridMultilevel"/>
    <w:tmpl w:val="E76E099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D24EE1"/>
    <w:multiLevelType w:val="hybridMultilevel"/>
    <w:tmpl w:val="8E664F7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F001465"/>
    <w:multiLevelType w:val="hybridMultilevel"/>
    <w:tmpl w:val="113EE5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53D6EA1"/>
    <w:multiLevelType w:val="hybridMultilevel"/>
    <w:tmpl w:val="B96884DA"/>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9643B71"/>
    <w:multiLevelType w:val="hybridMultilevel"/>
    <w:tmpl w:val="60A87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D92FED"/>
    <w:multiLevelType w:val="hybridMultilevel"/>
    <w:tmpl w:val="ABE641D6"/>
    <w:lvl w:ilvl="0" w:tplc="FFFFFFFF">
      <w:start w:val="1"/>
      <w:numFmt w:val="decimal"/>
      <w:lvlText w:val="Sklop %1: "/>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1"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2" w15:restartNumberingAfterBreak="0">
    <w:nsid w:val="4B4D0A0A"/>
    <w:multiLevelType w:val="hybridMultilevel"/>
    <w:tmpl w:val="6144D310"/>
    <w:lvl w:ilvl="0" w:tplc="8A241D6E">
      <w:start w:val="1"/>
      <w:numFmt w:val="decimal"/>
      <w:lvlText w:val="%1."/>
      <w:lvlJc w:val="left"/>
      <w:pPr>
        <w:ind w:left="717" w:hanging="360"/>
      </w:pPr>
      <w:rPr>
        <w:rFonts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3" w15:restartNumberingAfterBreak="0">
    <w:nsid w:val="4D8F37E7"/>
    <w:multiLevelType w:val="hybridMultilevel"/>
    <w:tmpl w:val="D046A3E8"/>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5"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1BE35CE"/>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50A364A"/>
    <w:multiLevelType w:val="hybridMultilevel"/>
    <w:tmpl w:val="CDCCA26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492F29"/>
    <w:multiLevelType w:val="hybridMultilevel"/>
    <w:tmpl w:val="D9D4211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D8A3757"/>
    <w:multiLevelType w:val="hybridMultilevel"/>
    <w:tmpl w:val="6220BEC2"/>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A63D5B"/>
    <w:multiLevelType w:val="hybridMultilevel"/>
    <w:tmpl w:val="B0D8C062"/>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7" w15:restartNumberingAfterBreak="0">
    <w:nsid w:val="664A0051"/>
    <w:multiLevelType w:val="hybridMultilevel"/>
    <w:tmpl w:val="A4EA1D04"/>
    <w:lvl w:ilvl="0" w:tplc="DA3A73CE">
      <w:numFmt w:val="bullet"/>
      <w:lvlText w:val="-"/>
      <w:lvlJc w:val="left"/>
      <w:pPr>
        <w:ind w:left="1080" w:hanging="360"/>
      </w:pPr>
      <w:rPr>
        <w:rFonts w:ascii="Cambria" w:eastAsia="Times New Roman" w:hAnsi="Cambri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9370DB1"/>
    <w:multiLevelType w:val="hybridMultilevel"/>
    <w:tmpl w:val="113EE5B4"/>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917544877">
    <w:abstractNumId w:val="44"/>
  </w:num>
  <w:num w:numId="2" w16cid:durableId="395322873">
    <w:abstractNumId w:val="20"/>
  </w:num>
  <w:num w:numId="3" w16cid:durableId="1512178332">
    <w:abstractNumId w:val="52"/>
  </w:num>
  <w:num w:numId="4" w16cid:durableId="438112377">
    <w:abstractNumId w:val="30"/>
  </w:num>
  <w:num w:numId="5" w16cid:durableId="277104225">
    <w:abstractNumId w:val="50"/>
  </w:num>
  <w:num w:numId="6" w16cid:durableId="1787771557">
    <w:abstractNumId w:val="25"/>
  </w:num>
  <w:num w:numId="7" w16cid:durableId="1605111437">
    <w:abstractNumId w:val="7"/>
  </w:num>
  <w:num w:numId="8" w16cid:durableId="880939134">
    <w:abstractNumId w:val="49"/>
  </w:num>
  <w:num w:numId="9" w16cid:durableId="1302535108">
    <w:abstractNumId w:val="10"/>
  </w:num>
  <w:num w:numId="10" w16cid:durableId="531189192">
    <w:abstractNumId w:val="1"/>
  </w:num>
  <w:num w:numId="11" w16cid:durableId="290016664">
    <w:abstractNumId w:val="14"/>
  </w:num>
  <w:num w:numId="12" w16cid:durableId="312027970">
    <w:abstractNumId w:val="6"/>
  </w:num>
  <w:num w:numId="13" w16cid:durableId="47728978">
    <w:abstractNumId w:val="70"/>
  </w:num>
  <w:num w:numId="14" w16cid:durableId="1882859125">
    <w:abstractNumId w:val="67"/>
  </w:num>
  <w:num w:numId="15" w16cid:durableId="2042626569">
    <w:abstractNumId w:val="28"/>
  </w:num>
  <w:num w:numId="16" w16cid:durableId="1290818657">
    <w:abstractNumId w:val="29"/>
  </w:num>
  <w:num w:numId="17" w16cid:durableId="22680918">
    <w:abstractNumId w:val="58"/>
  </w:num>
  <w:num w:numId="18" w16cid:durableId="872687870">
    <w:abstractNumId w:val="2"/>
  </w:num>
  <w:num w:numId="19" w16cid:durableId="1319921710">
    <w:abstractNumId w:val="55"/>
  </w:num>
  <w:num w:numId="20" w16cid:durableId="1829511657">
    <w:abstractNumId w:val="9"/>
  </w:num>
  <w:num w:numId="21" w16cid:durableId="1135103243">
    <w:abstractNumId w:val="45"/>
  </w:num>
  <w:num w:numId="22" w16cid:durableId="1807502807">
    <w:abstractNumId w:val="68"/>
  </w:num>
  <w:num w:numId="23" w16cid:durableId="1255238236">
    <w:abstractNumId w:val="19"/>
  </w:num>
  <w:num w:numId="24" w16cid:durableId="1383560193">
    <w:abstractNumId w:val="16"/>
  </w:num>
  <w:num w:numId="25" w16cid:durableId="763915864">
    <w:abstractNumId w:val="41"/>
  </w:num>
  <w:num w:numId="26" w16cid:durableId="544803849">
    <w:abstractNumId w:val="12"/>
  </w:num>
  <w:num w:numId="27" w16cid:durableId="1283272070">
    <w:abstractNumId w:val="56"/>
  </w:num>
  <w:num w:numId="28" w16cid:durableId="999653108">
    <w:abstractNumId w:val="66"/>
  </w:num>
  <w:num w:numId="29" w16cid:durableId="678235737">
    <w:abstractNumId w:val="36"/>
  </w:num>
  <w:num w:numId="30" w16cid:durableId="932321650">
    <w:abstractNumId w:val="11"/>
  </w:num>
  <w:num w:numId="31" w16cid:durableId="470515231">
    <w:abstractNumId w:val="54"/>
  </w:num>
  <w:num w:numId="32" w16cid:durableId="1977828546">
    <w:abstractNumId w:val="15"/>
  </w:num>
  <w:num w:numId="33" w16cid:durableId="870142671">
    <w:abstractNumId w:val="4"/>
  </w:num>
  <w:num w:numId="34" w16cid:durableId="332344386">
    <w:abstractNumId w:val="63"/>
  </w:num>
  <w:num w:numId="35" w16cid:durableId="1651909077">
    <w:abstractNumId w:val="5"/>
  </w:num>
  <w:num w:numId="36" w16cid:durableId="148254719">
    <w:abstractNumId w:val="35"/>
  </w:num>
  <w:num w:numId="37" w16cid:durableId="394738293">
    <w:abstractNumId w:val="48"/>
  </w:num>
  <w:num w:numId="38" w16cid:durableId="886532798">
    <w:abstractNumId w:val="39"/>
  </w:num>
  <w:num w:numId="39" w16cid:durableId="1602029908">
    <w:abstractNumId w:val="60"/>
  </w:num>
  <w:num w:numId="40" w16cid:durableId="2136828925">
    <w:abstractNumId w:val="53"/>
  </w:num>
  <w:num w:numId="41" w16cid:durableId="334038377">
    <w:abstractNumId w:val="61"/>
  </w:num>
  <w:num w:numId="42" w16cid:durableId="1259098977">
    <w:abstractNumId w:val="17"/>
  </w:num>
  <w:num w:numId="43" w16cid:durableId="6567594">
    <w:abstractNumId w:val="62"/>
  </w:num>
  <w:num w:numId="44" w16cid:durableId="1431513132">
    <w:abstractNumId w:val="59"/>
  </w:num>
  <w:num w:numId="45" w16cid:durableId="1441795335">
    <w:abstractNumId w:val="33"/>
  </w:num>
  <w:num w:numId="46" w16cid:durableId="137499147">
    <w:abstractNumId w:val="18"/>
  </w:num>
  <w:num w:numId="47" w16cid:durableId="1526627404">
    <w:abstractNumId w:val="65"/>
  </w:num>
  <w:num w:numId="48" w16cid:durableId="1766802372">
    <w:abstractNumId w:val="64"/>
  </w:num>
  <w:num w:numId="49" w16cid:durableId="1790850694">
    <w:abstractNumId w:val="13"/>
  </w:num>
  <w:num w:numId="50" w16cid:durableId="62996058">
    <w:abstractNumId w:val="46"/>
  </w:num>
  <w:num w:numId="51" w16cid:durableId="997423270">
    <w:abstractNumId w:val="31"/>
  </w:num>
  <w:num w:numId="52" w16cid:durableId="1439912267">
    <w:abstractNumId w:val="23"/>
  </w:num>
  <w:num w:numId="53" w16cid:durableId="1461341403">
    <w:abstractNumId w:val="34"/>
  </w:num>
  <w:num w:numId="54" w16cid:durableId="936642709">
    <w:abstractNumId w:val="69"/>
  </w:num>
  <w:num w:numId="55" w16cid:durableId="1612974058">
    <w:abstractNumId w:val="3"/>
  </w:num>
  <w:num w:numId="56" w16cid:durableId="1335302640">
    <w:abstractNumId w:val="24"/>
  </w:num>
  <w:num w:numId="57" w16cid:durableId="2048868434">
    <w:abstractNumId w:val="0"/>
  </w:num>
  <w:num w:numId="58" w16cid:durableId="1256936571">
    <w:abstractNumId w:val="42"/>
  </w:num>
  <w:num w:numId="59" w16cid:durableId="1338116781">
    <w:abstractNumId w:val="40"/>
  </w:num>
  <w:num w:numId="60" w16cid:durableId="587420277">
    <w:abstractNumId w:val="22"/>
  </w:num>
  <w:num w:numId="61" w16cid:durableId="1409813732">
    <w:abstractNumId w:val="38"/>
  </w:num>
  <w:num w:numId="62" w16cid:durableId="1180702343">
    <w:abstractNumId w:val="43"/>
  </w:num>
  <w:num w:numId="63" w16cid:durableId="1985966985">
    <w:abstractNumId w:val="32"/>
  </w:num>
  <w:num w:numId="64" w16cid:durableId="329797209">
    <w:abstractNumId w:val="37"/>
  </w:num>
  <w:num w:numId="65" w16cid:durableId="2031952502">
    <w:abstractNumId w:val="47"/>
  </w:num>
  <w:num w:numId="66" w16cid:durableId="190992314">
    <w:abstractNumId w:val="21"/>
  </w:num>
  <w:num w:numId="67" w16cid:durableId="1442452124">
    <w:abstractNumId w:val="27"/>
  </w:num>
  <w:num w:numId="68" w16cid:durableId="1687319115">
    <w:abstractNumId w:val="57"/>
  </w:num>
  <w:num w:numId="69" w16cid:durableId="1905796879">
    <w:abstractNumId w:val="26"/>
  </w:num>
  <w:num w:numId="70" w16cid:durableId="562762651">
    <w:abstractNumId w:val="51"/>
  </w:num>
  <w:num w:numId="71" w16cid:durableId="298534669">
    <w:abstractNumId w:val="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oofState w:spelling="clean" w:grammar="clean"/>
  <w:attachedTemplate r:id="rId1"/>
  <w:documentProtection w:edit="forms" w:enforcement="1" w:cryptProviderType="rsaAES" w:cryptAlgorithmClass="hash" w:cryptAlgorithmType="typeAny" w:cryptAlgorithmSid="14" w:cryptSpinCount="100000" w:hash="+3eO6T+l6WRqGXwq9YAOU77WB3P31XcpeRDD9+s5TOBy+B7TXSGSKQzpAd85AmA2oDiQz26UQxPjSAj0xIJgfQ==" w:salt="069o5vz0BY26qrWpODECj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07FE"/>
    <w:rsid w:val="000024E8"/>
    <w:rsid w:val="000038BF"/>
    <w:rsid w:val="00005D49"/>
    <w:rsid w:val="0000662E"/>
    <w:rsid w:val="00017697"/>
    <w:rsid w:val="00017887"/>
    <w:rsid w:val="00023DE6"/>
    <w:rsid w:val="000263EB"/>
    <w:rsid w:val="00030BAA"/>
    <w:rsid w:val="0003135E"/>
    <w:rsid w:val="0003157C"/>
    <w:rsid w:val="00031DE2"/>
    <w:rsid w:val="00034793"/>
    <w:rsid w:val="000352FA"/>
    <w:rsid w:val="00037369"/>
    <w:rsid w:val="000433CF"/>
    <w:rsid w:val="00043B6D"/>
    <w:rsid w:val="00043F24"/>
    <w:rsid w:val="00050975"/>
    <w:rsid w:val="000525C4"/>
    <w:rsid w:val="00053FD4"/>
    <w:rsid w:val="00054F61"/>
    <w:rsid w:val="00055969"/>
    <w:rsid w:val="00056AD3"/>
    <w:rsid w:val="000578CC"/>
    <w:rsid w:val="00060395"/>
    <w:rsid w:val="00061119"/>
    <w:rsid w:val="00061B23"/>
    <w:rsid w:val="00062BD6"/>
    <w:rsid w:val="00065186"/>
    <w:rsid w:val="00066E90"/>
    <w:rsid w:val="00071B06"/>
    <w:rsid w:val="00074BF8"/>
    <w:rsid w:val="00075DC2"/>
    <w:rsid w:val="00075DE2"/>
    <w:rsid w:val="0007629E"/>
    <w:rsid w:val="000829DC"/>
    <w:rsid w:val="00084ACE"/>
    <w:rsid w:val="00086442"/>
    <w:rsid w:val="000874E2"/>
    <w:rsid w:val="00091656"/>
    <w:rsid w:val="00091D06"/>
    <w:rsid w:val="00095DFF"/>
    <w:rsid w:val="00097ECA"/>
    <w:rsid w:val="000A1842"/>
    <w:rsid w:val="000A266C"/>
    <w:rsid w:val="000A2BA4"/>
    <w:rsid w:val="000A2D4D"/>
    <w:rsid w:val="000A5261"/>
    <w:rsid w:val="000A656B"/>
    <w:rsid w:val="000B0A25"/>
    <w:rsid w:val="000B526F"/>
    <w:rsid w:val="000B6195"/>
    <w:rsid w:val="000B79A4"/>
    <w:rsid w:val="000C4A54"/>
    <w:rsid w:val="000C4A60"/>
    <w:rsid w:val="000C559C"/>
    <w:rsid w:val="000C598A"/>
    <w:rsid w:val="000C73A4"/>
    <w:rsid w:val="000C74A3"/>
    <w:rsid w:val="000C75E6"/>
    <w:rsid w:val="000D08C1"/>
    <w:rsid w:val="000D1838"/>
    <w:rsid w:val="000D2AF7"/>
    <w:rsid w:val="000D2F84"/>
    <w:rsid w:val="000D476F"/>
    <w:rsid w:val="000D4BC1"/>
    <w:rsid w:val="000D5988"/>
    <w:rsid w:val="000E14D7"/>
    <w:rsid w:val="000E2DCE"/>
    <w:rsid w:val="000E3408"/>
    <w:rsid w:val="000F1503"/>
    <w:rsid w:val="000F1641"/>
    <w:rsid w:val="000F23F3"/>
    <w:rsid w:val="000F2A3A"/>
    <w:rsid w:val="000F410B"/>
    <w:rsid w:val="000F4424"/>
    <w:rsid w:val="000F4596"/>
    <w:rsid w:val="000F55C5"/>
    <w:rsid w:val="000F6162"/>
    <w:rsid w:val="000F70E9"/>
    <w:rsid w:val="000F75FE"/>
    <w:rsid w:val="00101159"/>
    <w:rsid w:val="001058DC"/>
    <w:rsid w:val="001061CF"/>
    <w:rsid w:val="00110103"/>
    <w:rsid w:val="00110BE1"/>
    <w:rsid w:val="00110DC1"/>
    <w:rsid w:val="00111263"/>
    <w:rsid w:val="0011302C"/>
    <w:rsid w:val="001153C9"/>
    <w:rsid w:val="00115623"/>
    <w:rsid w:val="00120E3C"/>
    <w:rsid w:val="00123A1D"/>
    <w:rsid w:val="00123A5E"/>
    <w:rsid w:val="00124E24"/>
    <w:rsid w:val="001250D8"/>
    <w:rsid w:val="0012591B"/>
    <w:rsid w:val="001278EB"/>
    <w:rsid w:val="00127A5F"/>
    <w:rsid w:val="00127F20"/>
    <w:rsid w:val="001316CF"/>
    <w:rsid w:val="0013178C"/>
    <w:rsid w:val="001323AB"/>
    <w:rsid w:val="00136F2F"/>
    <w:rsid w:val="00141147"/>
    <w:rsid w:val="00141A8A"/>
    <w:rsid w:val="00141AA9"/>
    <w:rsid w:val="00142E25"/>
    <w:rsid w:val="00142E60"/>
    <w:rsid w:val="00144C1D"/>
    <w:rsid w:val="00151865"/>
    <w:rsid w:val="00154A39"/>
    <w:rsid w:val="0015558F"/>
    <w:rsid w:val="0016039E"/>
    <w:rsid w:val="00161FA8"/>
    <w:rsid w:val="00166429"/>
    <w:rsid w:val="001743CE"/>
    <w:rsid w:val="00174593"/>
    <w:rsid w:val="00174970"/>
    <w:rsid w:val="0017572D"/>
    <w:rsid w:val="00175C28"/>
    <w:rsid w:val="0017617E"/>
    <w:rsid w:val="00177CCB"/>
    <w:rsid w:val="00180B86"/>
    <w:rsid w:val="00181A4F"/>
    <w:rsid w:val="00181E68"/>
    <w:rsid w:val="00183A73"/>
    <w:rsid w:val="00184981"/>
    <w:rsid w:val="00184CB1"/>
    <w:rsid w:val="001854F8"/>
    <w:rsid w:val="001918C8"/>
    <w:rsid w:val="00193D34"/>
    <w:rsid w:val="001956A6"/>
    <w:rsid w:val="001A1A58"/>
    <w:rsid w:val="001A2007"/>
    <w:rsid w:val="001A4012"/>
    <w:rsid w:val="001A48F7"/>
    <w:rsid w:val="001A5CF6"/>
    <w:rsid w:val="001A6494"/>
    <w:rsid w:val="001B08BC"/>
    <w:rsid w:val="001B1268"/>
    <w:rsid w:val="001B1B46"/>
    <w:rsid w:val="001B244D"/>
    <w:rsid w:val="001B393D"/>
    <w:rsid w:val="001B592C"/>
    <w:rsid w:val="001B5F57"/>
    <w:rsid w:val="001B6537"/>
    <w:rsid w:val="001C071B"/>
    <w:rsid w:val="001C2B8D"/>
    <w:rsid w:val="001C7D6A"/>
    <w:rsid w:val="001D2E8E"/>
    <w:rsid w:val="001D33E5"/>
    <w:rsid w:val="001D345C"/>
    <w:rsid w:val="001D4565"/>
    <w:rsid w:val="001D45C6"/>
    <w:rsid w:val="001D5F94"/>
    <w:rsid w:val="001E1CCA"/>
    <w:rsid w:val="001E1FE3"/>
    <w:rsid w:val="001E455F"/>
    <w:rsid w:val="001E4D0C"/>
    <w:rsid w:val="001E7B50"/>
    <w:rsid w:val="001E7C73"/>
    <w:rsid w:val="001F0E32"/>
    <w:rsid w:val="001F2A13"/>
    <w:rsid w:val="001F6144"/>
    <w:rsid w:val="001F6315"/>
    <w:rsid w:val="001F6B36"/>
    <w:rsid w:val="00200033"/>
    <w:rsid w:val="0020254C"/>
    <w:rsid w:val="00205333"/>
    <w:rsid w:val="002074B9"/>
    <w:rsid w:val="0021094A"/>
    <w:rsid w:val="00212003"/>
    <w:rsid w:val="002129DD"/>
    <w:rsid w:val="00213484"/>
    <w:rsid w:val="00216374"/>
    <w:rsid w:val="002212B7"/>
    <w:rsid w:val="00221397"/>
    <w:rsid w:val="00222F54"/>
    <w:rsid w:val="0022306C"/>
    <w:rsid w:val="00224F60"/>
    <w:rsid w:val="00227286"/>
    <w:rsid w:val="00227948"/>
    <w:rsid w:val="00227D33"/>
    <w:rsid w:val="002310C1"/>
    <w:rsid w:val="0023237E"/>
    <w:rsid w:val="002336AA"/>
    <w:rsid w:val="00235CE1"/>
    <w:rsid w:val="00241AA5"/>
    <w:rsid w:val="00241E1B"/>
    <w:rsid w:val="0024251D"/>
    <w:rsid w:val="002433F6"/>
    <w:rsid w:val="00244FBA"/>
    <w:rsid w:val="002452CD"/>
    <w:rsid w:val="00250A48"/>
    <w:rsid w:val="00250CD3"/>
    <w:rsid w:val="00252215"/>
    <w:rsid w:val="002542FB"/>
    <w:rsid w:val="00254A97"/>
    <w:rsid w:val="00254C44"/>
    <w:rsid w:val="0025610F"/>
    <w:rsid w:val="00264349"/>
    <w:rsid w:val="002658C4"/>
    <w:rsid w:val="00265A52"/>
    <w:rsid w:val="00265C87"/>
    <w:rsid w:val="0026657A"/>
    <w:rsid w:val="00270845"/>
    <w:rsid w:val="00270F39"/>
    <w:rsid w:val="0027135A"/>
    <w:rsid w:val="00271BD6"/>
    <w:rsid w:val="00273C6D"/>
    <w:rsid w:val="0027400E"/>
    <w:rsid w:val="002745BD"/>
    <w:rsid w:val="002758FA"/>
    <w:rsid w:val="00276533"/>
    <w:rsid w:val="00284B90"/>
    <w:rsid w:val="00285750"/>
    <w:rsid w:val="002879EB"/>
    <w:rsid w:val="002915D8"/>
    <w:rsid w:val="00291687"/>
    <w:rsid w:val="00291E92"/>
    <w:rsid w:val="002926F8"/>
    <w:rsid w:val="002A0DAE"/>
    <w:rsid w:val="002A3E07"/>
    <w:rsid w:val="002A4075"/>
    <w:rsid w:val="002A4B06"/>
    <w:rsid w:val="002A4E01"/>
    <w:rsid w:val="002A769A"/>
    <w:rsid w:val="002B0B43"/>
    <w:rsid w:val="002B1557"/>
    <w:rsid w:val="002B2882"/>
    <w:rsid w:val="002B2A40"/>
    <w:rsid w:val="002B3CF0"/>
    <w:rsid w:val="002C11FD"/>
    <w:rsid w:val="002C2096"/>
    <w:rsid w:val="002C224B"/>
    <w:rsid w:val="002C30CE"/>
    <w:rsid w:val="002C32AC"/>
    <w:rsid w:val="002C3F7F"/>
    <w:rsid w:val="002C6B52"/>
    <w:rsid w:val="002D04A0"/>
    <w:rsid w:val="002D0A72"/>
    <w:rsid w:val="002D21B1"/>
    <w:rsid w:val="002D226D"/>
    <w:rsid w:val="002D3F43"/>
    <w:rsid w:val="002D4951"/>
    <w:rsid w:val="002D4B32"/>
    <w:rsid w:val="002D53D4"/>
    <w:rsid w:val="002D5E9F"/>
    <w:rsid w:val="002D720E"/>
    <w:rsid w:val="002D725E"/>
    <w:rsid w:val="002D7C4D"/>
    <w:rsid w:val="002E0733"/>
    <w:rsid w:val="002E0B7F"/>
    <w:rsid w:val="002E21B6"/>
    <w:rsid w:val="002E2682"/>
    <w:rsid w:val="002E2C3C"/>
    <w:rsid w:val="002E3F04"/>
    <w:rsid w:val="002E3F70"/>
    <w:rsid w:val="002E4D31"/>
    <w:rsid w:val="002E5D1C"/>
    <w:rsid w:val="002E6269"/>
    <w:rsid w:val="002E65CA"/>
    <w:rsid w:val="002E6A92"/>
    <w:rsid w:val="002F0ABB"/>
    <w:rsid w:val="002F0BB0"/>
    <w:rsid w:val="002F1FFC"/>
    <w:rsid w:val="002F25A3"/>
    <w:rsid w:val="002F2623"/>
    <w:rsid w:val="002F30BA"/>
    <w:rsid w:val="002F3FFE"/>
    <w:rsid w:val="002F5576"/>
    <w:rsid w:val="002F7802"/>
    <w:rsid w:val="002F7FE5"/>
    <w:rsid w:val="00301328"/>
    <w:rsid w:val="0030147B"/>
    <w:rsid w:val="00302B91"/>
    <w:rsid w:val="00302DE2"/>
    <w:rsid w:val="0030341C"/>
    <w:rsid w:val="003039FE"/>
    <w:rsid w:val="00305921"/>
    <w:rsid w:val="00305D9C"/>
    <w:rsid w:val="00312A2D"/>
    <w:rsid w:val="00315F24"/>
    <w:rsid w:val="00323DB0"/>
    <w:rsid w:val="003259A0"/>
    <w:rsid w:val="00326A4A"/>
    <w:rsid w:val="00327D79"/>
    <w:rsid w:val="0033272B"/>
    <w:rsid w:val="00336637"/>
    <w:rsid w:val="003373F3"/>
    <w:rsid w:val="00340E66"/>
    <w:rsid w:val="00341AA7"/>
    <w:rsid w:val="00345816"/>
    <w:rsid w:val="0034613E"/>
    <w:rsid w:val="00352081"/>
    <w:rsid w:val="0035475D"/>
    <w:rsid w:val="00356E3D"/>
    <w:rsid w:val="0036466C"/>
    <w:rsid w:val="0036490E"/>
    <w:rsid w:val="00364E18"/>
    <w:rsid w:val="00365706"/>
    <w:rsid w:val="003719AF"/>
    <w:rsid w:val="00373594"/>
    <w:rsid w:val="003763A1"/>
    <w:rsid w:val="00380894"/>
    <w:rsid w:val="003820C7"/>
    <w:rsid w:val="00382644"/>
    <w:rsid w:val="0038365D"/>
    <w:rsid w:val="003847A9"/>
    <w:rsid w:val="00386C0D"/>
    <w:rsid w:val="00387CA3"/>
    <w:rsid w:val="00392CD9"/>
    <w:rsid w:val="003951FF"/>
    <w:rsid w:val="003970EC"/>
    <w:rsid w:val="00397403"/>
    <w:rsid w:val="00397B55"/>
    <w:rsid w:val="003A0B59"/>
    <w:rsid w:val="003A0CDE"/>
    <w:rsid w:val="003A1121"/>
    <w:rsid w:val="003A16AB"/>
    <w:rsid w:val="003A1D9C"/>
    <w:rsid w:val="003A2188"/>
    <w:rsid w:val="003A3F63"/>
    <w:rsid w:val="003A4375"/>
    <w:rsid w:val="003A6174"/>
    <w:rsid w:val="003B229E"/>
    <w:rsid w:val="003B2859"/>
    <w:rsid w:val="003B35A3"/>
    <w:rsid w:val="003B43ED"/>
    <w:rsid w:val="003B4841"/>
    <w:rsid w:val="003B7A36"/>
    <w:rsid w:val="003B7DB1"/>
    <w:rsid w:val="003B7DCA"/>
    <w:rsid w:val="003C0ACB"/>
    <w:rsid w:val="003C3B6C"/>
    <w:rsid w:val="003C3DC2"/>
    <w:rsid w:val="003C3DEF"/>
    <w:rsid w:val="003C4638"/>
    <w:rsid w:val="003D251F"/>
    <w:rsid w:val="003D39D5"/>
    <w:rsid w:val="003D47A1"/>
    <w:rsid w:val="003D54AC"/>
    <w:rsid w:val="003D5B81"/>
    <w:rsid w:val="003D713F"/>
    <w:rsid w:val="003D7D7E"/>
    <w:rsid w:val="003E0A07"/>
    <w:rsid w:val="003E1ACF"/>
    <w:rsid w:val="003E42A0"/>
    <w:rsid w:val="003E5478"/>
    <w:rsid w:val="003E54BC"/>
    <w:rsid w:val="003F084C"/>
    <w:rsid w:val="003F0B8B"/>
    <w:rsid w:val="003F0E89"/>
    <w:rsid w:val="003F15EE"/>
    <w:rsid w:val="003F17D4"/>
    <w:rsid w:val="003F1FC3"/>
    <w:rsid w:val="003F5F01"/>
    <w:rsid w:val="00403421"/>
    <w:rsid w:val="004064CA"/>
    <w:rsid w:val="00407548"/>
    <w:rsid w:val="00412C6E"/>
    <w:rsid w:val="00413346"/>
    <w:rsid w:val="00413E1F"/>
    <w:rsid w:val="0041442A"/>
    <w:rsid w:val="004164E3"/>
    <w:rsid w:val="004179E2"/>
    <w:rsid w:val="00422958"/>
    <w:rsid w:val="00423637"/>
    <w:rsid w:val="0042431D"/>
    <w:rsid w:val="004243C6"/>
    <w:rsid w:val="00424720"/>
    <w:rsid w:val="0042732A"/>
    <w:rsid w:val="00427614"/>
    <w:rsid w:val="004332B3"/>
    <w:rsid w:val="00433D2F"/>
    <w:rsid w:val="00434AE7"/>
    <w:rsid w:val="00435D4C"/>
    <w:rsid w:val="00436D62"/>
    <w:rsid w:val="0044061C"/>
    <w:rsid w:val="00440FD9"/>
    <w:rsid w:val="0044333A"/>
    <w:rsid w:val="004436E3"/>
    <w:rsid w:val="00443A66"/>
    <w:rsid w:val="00443F0C"/>
    <w:rsid w:val="0044595E"/>
    <w:rsid w:val="00445FEE"/>
    <w:rsid w:val="0044711F"/>
    <w:rsid w:val="00454AFE"/>
    <w:rsid w:val="00454BE6"/>
    <w:rsid w:val="00456A36"/>
    <w:rsid w:val="00456CD8"/>
    <w:rsid w:val="004617E4"/>
    <w:rsid w:val="004624B6"/>
    <w:rsid w:val="0046372A"/>
    <w:rsid w:val="00463CBC"/>
    <w:rsid w:val="00464F5F"/>
    <w:rsid w:val="00471112"/>
    <w:rsid w:val="00471D97"/>
    <w:rsid w:val="00472AF8"/>
    <w:rsid w:val="00480C70"/>
    <w:rsid w:val="00481554"/>
    <w:rsid w:val="00482389"/>
    <w:rsid w:val="0048322B"/>
    <w:rsid w:val="00483C63"/>
    <w:rsid w:val="00483E15"/>
    <w:rsid w:val="0048640D"/>
    <w:rsid w:val="0048707C"/>
    <w:rsid w:val="00487499"/>
    <w:rsid w:val="00487981"/>
    <w:rsid w:val="00487AA7"/>
    <w:rsid w:val="00492088"/>
    <w:rsid w:val="004951FD"/>
    <w:rsid w:val="00497F6C"/>
    <w:rsid w:val="004A24F5"/>
    <w:rsid w:val="004B11E9"/>
    <w:rsid w:val="004B20D4"/>
    <w:rsid w:val="004B2925"/>
    <w:rsid w:val="004B3211"/>
    <w:rsid w:val="004B368B"/>
    <w:rsid w:val="004B45B6"/>
    <w:rsid w:val="004B6579"/>
    <w:rsid w:val="004C0577"/>
    <w:rsid w:val="004C15E5"/>
    <w:rsid w:val="004C33A4"/>
    <w:rsid w:val="004C4251"/>
    <w:rsid w:val="004C5B9C"/>
    <w:rsid w:val="004C6D3B"/>
    <w:rsid w:val="004C6F0A"/>
    <w:rsid w:val="004C7B41"/>
    <w:rsid w:val="004D0BC0"/>
    <w:rsid w:val="004D1560"/>
    <w:rsid w:val="004D1C98"/>
    <w:rsid w:val="004D1CDC"/>
    <w:rsid w:val="004D2792"/>
    <w:rsid w:val="004D5BFD"/>
    <w:rsid w:val="004D7FAD"/>
    <w:rsid w:val="004E00EA"/>
    <w:rsid w:val="004E035A"/>
    <w:rsid w:val="004E2359"/>
    <w:rsid w:val="004E40BB"/>
    <w:rsid w:val="004E4261"/>
    <w:rsid w:val="004E53CE"/>
    <w:rsid w:val="004E6BB4"/>
    <w:rsid w:val="004E7EF4"/>
    <w:rsid w:val="004F08B0"/>
    <w:rsid w:val="004F1575"/>
    <w:rsid w:val="004F1D2A"/>
    <w:rsid w:val="004F2668"/>
    <w:rsid w:val="004F3916"/>
    <w:rsid w:val="004F4411"/>
    <w:rsid w:val="004F796D"/>
    <w:rsid w:val="00500FA1"/>
    <w:rsid w:val="00501DD2"/>
    <w:rsid w:val="0050307B"/>
    <w:rsid w:val="00507612"/>
    <w:rsid w:val="00512CB5"/>
    <w:rsid w:val="00513DD4"/>
    <w:rsid w:val="00515464"/>
    <w:rsid w:val="005168F7"/>
    <w:rsid w:val="00516CB9"/>
    <w:rsid w:val="00521ACC"/>
    <w:rsid w:val="00521E5C"/>
    <w:rsid w:val="00525457"/>
    <w:rsid w:val="00525594"/>
    <w:rsid w:val="005259BB"/>
    <w:rsid w:val="00525FDE"/>
    <w:rsid w:val="0053073A"/>
    <w:rsid w:val="0053329A"/>
    <w:rsid w:val="00533FF1"/>
    <w:rsid w:val="005349FF"/>
    <w:rsid w:val="005351D9"/>
    <w:rsid w:val="00535E9E"/>
    <w:rsid w:val="005425E5"/>
    <w:rsid w:val="00543341"/>
    <w:rsid w:val="005438E0"/>
    <w:rsid w:val="005459F9"/>
    <w:rsid w:val="0055230F"/>
    <w:rsid w:val="00552538"/>
    <w:rsid w:val="00556EF0"/>
    <w:rsid w:val="005571A4"/>
    <w:rsid w:val="00557EB6"/>
    <w:rsid w:val="00560093"/>
    <w:rsid w:val="00561E4F"/>
    <w:rsid w:val="00562E91"/>
    <w:rsid w:val="00563C91"/>
    <w:rsid w:val="005648C9"/>
    <w:rsid w:val="005660A1"/>
    <w:rsid w:val="00566D2E"/>
    <w:rsid w:val="00572DEB"/>
    <w:rsid w:val="005731CE"/>
    <w:rsid w:val="00576BD7"/>
    <w:rsid w:val="00580482"/>
    <w:rsid w:val="00583538"/>
    <w:rsid w:val="00583D11"/>
    <w:rsid w:val="0058416A"/>
    <w:rsid w:val="00584981"/>
    <w:rsid w:val="00584AB2"/>
    <w:rsid w:val="00584EE1"/>
    <w:rsid w:val="005868F6"/>
    <w:rsid w:val="005875C6"/>
    <w:rsid w:val="00590750"/>
    <w:rsid w:val="005920EA"/>
    <w:rsid w:val="00592DAB"/>
    <w:rsid w:val="005932FA"/>
    <w:rsid w:val="00593961"/>
    <w:rsid w:val="00593D81"/>
    <w:rsid w:val="00594C5D"/>
    <w:rsid w:val="00594EBC"/>
    <w:rsid w:val="00595BEF"/>
    <w:rsid w:val="0059677D"/>
    <w:rsid w:val="00596AB5"/>
    <w:rsid w:val="005A04B0"/>
    <w:rsid w:val="005A2C8E"/>
    <w:rsid w:val="005A2D5F"/>
    <w:rsid w:val="005A3279"/>
    <w:rsid w:val="005A6038"/>
    <w:rsid w:val="005B0202"/>
    <w:rsid w:val="005B32C1"/>
    <w:rsid w:val="005B3DB4"/>
    <w:rsid w:val="005B44A1"/>
    <w:rsid w:val="005B4DD0"/>
    <w:rsid w:val="005B5CD5"/>
    <w:rsid w:val="005B6EBB"/>
    <w:rsid w:val="005C0BF6"/>
    <w:rsid w:val="005C19E2"/>
    <w:rsid w:val="005C1ED0"/>
    <w:rsid w:val="005C3256"/>
    <w:rsid w:val="005C58C2"/>
    <w:rsid w:val="005C6016"/>
    <w:rsid w:val="005C6137"/>
    <w:rsid w:val="005C663A"/>
    <w:rsid w:val="005C7737"/>
    <w:rsid w:val="005C7A92"/>
    <w:rsid w:val="005C7EAB"/>
    <w:rsid w:val="005D119F"/>
    <w:rsid w:val="005D1F92"/>
    <w:rsid w:val="005D20DE"/>
    <w:rsid w:val="005D29CA"/>
    <w:rsid w:val="005D2A70"/>
    <w:rsid w:val="005D4322"/>
    <w:rsid w:val="005D5534"/>
    <w:rsid w:val="005D5EC3"/>
    <w:rsid w:val="005E09EE"/>
    <w:rsid w:val="005E0F8E"/>
    <w:rsid w:val="005E3608"/>
    <w:rsid w:val="005E38CA"/>
    <w:rsid w:val="005F0521"/>
    <w:rsid w:val="005F069C"/>
    <w:rsid w:val="005F24F6"/>
    <w:rsid w:val="005F3778"/>
    <w:rsid w:val="005F379E"/>
    <w:rsid w:val="005F5D43"/>
    <w:rsid w:val="00600196"/>
    <w:rsid w:val="00600846"/>
    <w:rsid w:val="00604D88"/>
    <w:rsid w:val="00604F84"/>
    <w:rsid w:val="00606A22"/>
    <w:rsid w:val="00611877"/>
    <w:rsid w:val="00612432"/>
    <w:rsid w:val="00614C77"/>
    <w:rsid w:val="0061601D"/>
    <w:rsid w:val="00621487"/>
    <w:rsid w:val="00622226"/>
    <w:rsid w:val="006228C3"/>
    <w:rsid w:val="00623BFD"/>
    <w:rsid w:val="006242EB"/>
    <w:rsid w:val="00624FBD"/>
    <w:rsid w:val="0062516D"/>
    <w:rsid w:val="006258A3"/>
    <w:rsid w:val="0062630E"/>
    <w:rsid w:val="00630D96"/>
    <w:rsid w:val="00631F4E"/>
    <w:rsid w:val="0063461F"/>
    <w:rsid w:val="00634C19"/>
    <w:rsid w:val="00634D0E"/>
    <w:rsid w:val="006355B6"/>
    <w:rsid w:val="006373B6"/>
    <w:rsid w:val="006456BA"/>
    <w:rsid w:val="006459D3"/>
    <w:rsid w:val="00645A9D"/>
    <w:rsid w:val="006464E5"/>
    <w:rsid w:val="006469BB"/>
    <w:rsid w:val="00650820"/>
    <w:rsid w:val="006537F7"/>
    <w:rsid w:val="00654DA7"/>
    <w:rsid w:val="00657393"/>
    <w:rsid w:val="00660490"/>
    <w:rsid w:val="00661C47"/>
    <w:rsid w:val="00663B32"/>
    <w:rsid w:val="00666403"/>
    <w:rsid w:val="006676D6"/>
    <w:rsid w:val="00667C4F"/>
    <w:rsid w:val="00667C60"/>
    <w:rsid w:val="006707B5"/>
    <w:rsid w:val="00671253"/>
    <w:rsid w:val="00673B1A"/>
    <w:rsid w:val="00675AFF"/>
    <w:rsid w:val="00677C8B"/>
    <w:rsid w:val="006831D7"/>
    <w:rsid w:val="006856DC"/>
    <w:rsid w:val="0068612B"/>
    <w:rsid w:val="006869C7"/>
    <w:rsid w:val="006872F3"/>
    <w:rsid w:val="00687874"/>
    <w:rsid w:val="00687D06"/>
    <w:rsid w:val="0069287C"/>
    <w:rsid w:val="00693031"/>
    <w:rsid w:val="0069556E"/>
    <w:rsid w:val="00697C12"/>
    <w:rsid w:val="006A0890"/>
    <w:rsid w:val="006A1BC4"/>
    <w:rsid w:val="006A24EC"/>
    <w:rsid w:val="006A3625"/>
    <w:rsid w:val="006A3E7B"/>
    <w:rsid w:val="006A4587"/>
    <w:rsid w:val="006A6D12"/>
    <w:rsid w:val="006B08FF"/>
    <w:rsid w:val="006B46B1"/>
    <w:rsid w:val="006B4AEB"/>
    <w:rsid w:val="006B6FF5"/>
    <w:rsid w:val="006C1E6E"/>
    <w:rsid w:val="006C1ED8"/>
    <w:rsid w:val="006C24D2"/>
    <w:rsid w:val="006C279A"/>
    <w:rsid w:val="006C42FB"/>
    <w:rsid w:val="006C49B7"/>
    <w:rsid w:val="006C4D2E"/>
    <w:rsid w:val="006C52E8"/>
    <w:rsid w:val="006D0A8B"/>
    <w:rsid w:val="006D2079"/>
    <w:rsid w:val="006D29B3"/>
    <w:rsid w:val="006D2EDE"/>
    <w:rsid w:val="006D54F3"/>
    <w:rsid w:val="006D5CC1"/>
    <w:rsid w:val="006D6169"/>
    <w:rsid w:val="006D6FDF"/>
    <w:rsid w:val="006D77AF"/>
    <w:rsid w:val="006D794B"/>
    <w:rsid w:val="006E36F3"/>
    <w:rsid w:val="006E6124"/>
    <w:rsid w:val="006E6D2C"/>
    <w:rsid w:val="006E7878"/>
    <w:rsid w:val="006F0B58"/>
    <w:rsid w:val="006F0B68"/>
    <w:rsid w:val="006F232A"/>
    <w:rsid w:val="006F248F"/>
    <w:rsid w:val="006F2830"/>
    <w:rsid w:val="006F30AA"/>
    <w:rsid w:val="006F439A"/>
    <w:rsid w:val="006F5645"/>
    <w:rsid w:val="006F58D0"/>
    <w:rsid w:val="006F6AEA"/>
    <w:rsid w:val="006F6D25"/>
    <w:rsid w:val="007008D3"/>
    <w:rsid w:val="00700E49"/>
    <w:rsid w:val="00701CD1"/>
    <w:rsid w:val="007027B6"/>
    <w:rsid w:val="0070525A"/>
    <w:rsid w:val="0070609C"/>
    <w:rsid w:val="00710176"/>
    <w:rsid w:val="0071025D"/>
    <w:rsid w:val="00711203"/>
    <w:rsid w:val="0071123E"/>
    <w:rsid w:val="00713D2B"/>
    <w:rsid w:val="00716654"/>
    <w:rsid w:val="00716902"/>
    <w:rsid w:val="00716A41"/>
    <w:rsid w:val="00716D0D"/>
    <w:rsid w:val="00717B74"/>
    <w:rsid w:val="0072349B"/>
    <w:rsid w:val="00725839"/>
    <w:rsid w:val="00725896"/>
    <w:rsid w:val="007300AB"/>
    <w:rsid w:val="00730120"/>
    <w:rsid w:val="00730AF2"/>
    <w:rsid w:val="00730E28"/>
    <w:rsid w:val="00732A93"/>
    <w:rsid w:val="00732DA2"/>
    <w:rsid w:val="00735DF9"/>
    <w:rsid w:val="007360C4"/>
    <w:rsid w:val="007404D3"/>
    <w:rsid w:val="0074484A"/>
    <w:rsid w:val="007455F0"/>
    <w:rsid w:val="00746496"/>
    <w:rsid w:val="00752A5F"/>
    <w:rsid w:val="007564F6"/>
    <w:rsid w:val="00766931"/>
    <w:rsid w:val="00766A60"/>
    <w:rsid w:val="00773369"/>
    <w:rsid w:val="00780C30"/>
    <w:rsid w:val="00783F90"/>
    <w:rsid w:val="00787AF7"/>
    <w:rsid w:val="00790253"/>
    <w:rsid w:val="007915B3"/>
    <w:rsid w:val="00791CC7"/>
    <w:rsid w:val="0079300D"/>
    <w:rsid w:val="007A0B00"/>
    <w:rsid w:val="007A0B24"/>
    <w:rsid w:val="007A0DD9"/>
    <w:rsid w:val="007A25FA"/>
    <w:rsid w:val="007A2C31"/>
    <w:rsid w:val="007A40B5"/>
    <w:rsid w:val="007A4432"/>
    <w:rsid w:val="007A533C"/>
    <w:rsid w:val="007A6358"/>
    <w:rsid w:val="007A71CC"/>
    <w:rsid w:val="007B0E53"/>
    <w:rsid w:val="007B20BB"/>
    <w:rsid w:val="007B65ED"/>
    <w:rsid w:val="007B6784"/>
    <w:rsid w:val="007C0E3A"/>
    <w:rsid w:val="007C0EDD"/>
    <w:rsid w:val="007C42E7"/>
    <w:rsid w:val="007C46FB"/>
    <w:rsid w:val="007D0629"/>
    <w:rsid w:val="007D2DF4"/>
    <w:rsid w:val="007D4677"/>
    <w:rsid w:val="007D4F58"/>
    <w:rsid w:val="007D5227"/>
    <w:rsid w:val="007E15A6"/>
    <w:rsid w:val="007E1FFF"/>
    <w:rsid w:val="007E28D9"/>
    <w:rsid w:val="007E30B9"/>
    <w:rsid w:val="007E7EB1"/>
    <w:rsid w:val="007F4E75"/>
    <w:rsid w:val="007F596F"/>
    <w:rsid w:val="008020CB"/>
    <w:rsid w:val="008056AA"/>
    <w:rsid w:val="00805787"/>
    <w:rsid w:val="00806898"/>
    <w:rsid w:val="008105DE"/>
    <w:rsid w:val="0081223D"/>
    <w:rsid w:val="00813D6C"/>
    <w:rsid w:val="00814953"/>
    <w:rsid w:val="00820DC1"/>
    <w:rsid w:val="008253D1"/>
    <w:rsid w:val="00827B05"/>
    <w:rsid w:val="00827B8E"/>
    <w:rsid w:val="00830A8C"/>
    <w:rsid w:val="0083132F"/>
    <w:rsid w:val="00831CCB"/>
    <w:rsid w:val="008320BD"/>
    <w:rsid w:val="00832F6C"/>
    <w:rsid w:val="00833173"/>
    <w:rsid w:val="00833B1E"/>
    <w:rsid w:val="00835C1B"/>
    <w:rsid w:val="00835EC2"/>
    <w:rsid w:val="008426AD"/>
    <w:rsid w:val="00844E99"/>
    <w:rsid w:val="0084766A"/>
    <w:rsid w:val="00847D22"/>
    <w:rsid w:val="008507C7"/>
    <w:rsid w:val="00853FD3"/>
    <w:rsid w:val="00855E84"/>
    <w:rsid w:val="00856A97"/>
    <w:rsid w:val="008579C7"/>
    <w:rsid w:val="00862320"/>
    <w:rsid w:val="00864157"/>
    <w:rsid w:val="00864A73"/>
    <w:rsid w:val="00864D24"/>
    <w:rsid w:val="00865F53"/>
    <w:rsid w:val="00866075"/>
    <w:rsid w:val="00867322"/>
    <w:rsid w:val="00870678"/>
    <w:rsid w:val="0087275B"/>
    <w:rsid w:val="00873619"/>
    <w:rsid w:val="00880385"/>
    <w:rsid w:val="008808F3"/>
    <w:rsid w:val="00880C04"/>
    <w:rsid w:val="008831F3"/>
    <w:rsid w:val="00883F2E"/>
    <w:rsid w:val="008850F2"/>
    <w:rsid w:val="00885C31"/>
    <w:rsid w:val="008864BC"/>
    <w:rsid w:val="00887A8D"/>
    <w:rsid w:val="00891650"/>
    <w:rsid w:val="0089171A"/>
    <w:rsid w:val="0089315F"/>
    <w:rsid w:val="008972F9"/>
    <w:rsid w:val="00897EAC"/>
    <w:rsid w:val="008A2AB1"/>
    <w:rsid w:val="008A2F55"/>
    <w:rsid w:val="008A327F"/>
    <w:rsid w:val="008A35BC"/>
    <w:rsid w:val="008A4432"/>
    <w:rsid w:val="008A4917"/>
    <w:rsid w:val="008A6B8F"/>
    <w:rsid w:val="008A7D3D"/>
    <w:rsid w:val="008B1339"/>
    <w:rsid w:val="008B7910"/>
    <w:rsid w:val="008C06E1"/>
    <w:rsid w:val="008C0D86"/>
    <w:rsid w:val="008C1EAB"/>
    <w:rsid w:val="008C4B46"/>
    <w:rsid w:val="008C4D42"/>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4F5B"/>
    <w:rsid w:val="008E777A"/>
    <w:rsid w:val="008F0276"/>
    <w:rsid w:val="008F0EFC"/>
    <w:rsid w:val="008F1FFC"/>
    <w:rsid w:val="008F2134"/>
    <w:rsid w:val="008F2B6A"/>
    <w:rsid w:val="008F4FC3"/>
    <w:rsid w:val="008F53AB"/>
    <w:rsid w:val="008F7B85"/>
    <w:rsid w:val="008F7D74"/>
    <w:rsid w:val="00900869"/>
    <w:rsid w:val="0090116F"/>
    <w:rsid w:val="0090218A"/>
    <w:rsid w:val="009024E0"/>
    <w:rsid w:val="00902AD5"/>
    <w:rsid w:val="009037EE"/>
    <w:rsid w:val="00911F40"/>
    <w:rsid w:val="009130D6"/>
    <w:rsid w:val="00914B8B"/>
    <w:rsid w:val="00916B3E"/>
    <w:rsid w:val="00920B7E"/>
    <w:rsid w:val="00921655"/>
    <w:rsid w:val="009216DB"/>
    <w:rsid w:val="0092270B"/>
    <w:rsid w:val="00923BA5"/>
    <w:rsid w:val="009241A1"/>
    <w:rsid w:val="00924223"/>
    <w:rsid w:val="0092439F"/>
    <w:rsid w:val="0093208A"/>
    <w:rsid w:val="00932559"/>
    <w:rsid w:val="009368DE"/>
    <w:rsid w:val="00940651"/>
    <w:rsid w:val="00940B59"/>
    <w:rsid w:val="009420E2"/>
    <w:rsid w:val="00942B4A"/>
    <w:rsid w:val="0094320E"/>
    <w:rsid w:val="0094438F"/>
    <w:rsid w:val="00944FD9"/>
    <w:rsid w:val="00950DAE"/>
    <w:rsid w:val="00951D48"/>
    <w:rsid w:val="00952009"/>
    <w:rsid w:val="00954F33"/>
    <w:rsid w:val="009576A8"/>
    <w:rsid w:val="009576AA"/>
    <w:rsid w:val="00960A0C"/>
    <w:rsid w:val="00960FEA"/>
    <w:rsid w:val="009615D3"/>
    <w:rsid w:val="0096265B"/>
    <w:rsid w:val="00963E2F"/>
    <w:rsid w:val="00964438"/>
    <w:rsid w:val="0096654A"/>
    <w:rsid w:val="00967BA7"/>
    <w:rsid w:val="00967EE4"/>
    <w:rsid w:val="009721A5"/>
    <w:rsid w:val="00972960"/>
    <w:rsid w:val="00972CEA"/>
    <w:rsid w:val="0097426B"/>
    <w:rsid w:val="00977367"/>
    <w:rsid w:val="00977565"/>
    <w:rsid w:val="00977701"/>
    <w:rsid w:val="0098124E"/>
    <w:rsid w:val="00981ACA"/>
    <w:rsid w:val="00983CED"/>
    <w:rsid w:val="009874F7"/>
    <w:rsid w:val="009904C7"/>
    <w:rsid w:val="00991171"/>
    <w:rsid w:val="00991410"/>
    <w:rsid w:val="00993323"/>
    <w:rsid w:val="009933BE"/>
    <w:rsid w:val="0099457B"/>
    <w:rsid w:val="00995D87"/>
    <w:rsid w:val="009962AE"/>
    <w:rsid w:val="00996A61"/>
    <w:rsid w:val="00997A90"/>
    <w:rsid w:val="009A0479"/>
    <w:rsid w:val="009A3438"/>
    <w:rsid w:val="009A43D4"/>
    <w:rsid w:val="009A4C7B"/>
    <w:rsid w:val="009A4D00"/>
    <w:rsid w:val="009A5533"/>
    <w:rsid w:val="009A57AE"/>
    <w:rsid w:val="009A6519"/>
    <w:rsid w:val="009A6849"/>
    <w:rsid w:val="009B0B12"/>
    <w:rsid w:val="009B31B2"/>
    <w:rsid w:val="009B3496"/>
    <w:rsid w:val="009B6CCC"/>
    <w:rsid w:val="009C2CBE"/>
    <w:rsid w:val="009C46BC"/>
    <w:rsid w:val="009C52BD"/>
    <w:rsid w:val="009C725D"/>
    <w:rsid w:val="009D0445"/>
    <w:rsid w:val="009D1970"/>
    <w:rsid w:val="009D38DE"/>
    <w:rsid w:val="009D6B09"/>
    <w:rsid w:val="009E07E9"/>
    <w:rsid w:val="009E0A45"/>
    <w:rsid w:val="009E12DE"/>
    <w:rsid w:val="009E22A9"/>
    <w:rsid w:val="009E74AA"/>
    <w:rsid w:val="009F0C3B"/>
    <w:rsid w:val="009F0CA2"/>
    <w:rsid w:val="009F18CB"/>
    <w:rsid w:val="009F1CD8"/>
    <w:rsid w:val="009F2BC9"/>
    <w:rsid w:val="009F63F9"/>
    <w:rsid w:val="009F6AFD"/>
    <w:rsid w:val="00A01D6C"/>
    <w:rsid w:val="00A01DDC"/>
    <w:rsid w:val="00A03009"/>
    <w:rsid w:val="00A042C3"/>
    <w:rsid w:val="00A054D0"/>
    <w:rsid w:val="00A05B7E"/>
    <w:rsid w:val="00A05DEA"/>
    <w:rsid w:val="00A1094E"/>
    <w:rsid w:val="00A119AB"/>
    <w:rsid w:val="00A121FA"/>
    <w:rsid w:val="00A12A69"/>
    <w:rsid w:val="00A1331E"/>
    <w:rsid w:val="00A13D72"/>
    <w:rsid w:val="00A142BB"/>
    <w:rsid w:val="00A14710"/>
    <w:rsid w:val="00A14822"/>
    <w:rsid w:val="00A14FC8"/>
    <w:rsid w:val="00A15116"/>
    <w:rsid w:val="00A16367"/>
    <w:rsid w:val="00A17546"/>
    <w:rsid w:val="00A21E51"/>
    <w:rsid w:val="00A21F38"/>
    <w:rsid w:val="00A222EC"/>
    <w:rsid w:val="00A22D51"/>
    <w:rsid w:val="00A22DB4"/>
    <w:rsid w:val="00A24C68"/>
    <w:rsid w:val="00A25A9D"/>
    <w:rsid w:val="00A263B5"/>
    <w:rsid w:val="00A26A2F"/>
    <w:rsid w:val="00A30ECA"/>
    <w:rsid w:val="00A31A43"/>
    <w:rsid w:val="00A32FB6"/>
    <w:rsid w:val="00A33965"/>
    <w:rsid w:val="00A358C3"/>
    <w:rsid w:val="00A35DB6"/>
    <w:rsid w:val="00A40970"/>
    <w:rsid w:val="00A4198F"/>
    <w:rsid w:val="00A42F5F"/>
    <w:rsid w:val="00A44106"/>
    <w:rsid w:val="00A446FD"/>
    <w:rsid w:val="00A45741"/>
    <w:rsid w:val="00A479A4"/>
    <w:rsid w:val="00A53A1E"/>
    <w:rsid w:val="00A55AFC"/>
    <w:rsid w:val="00A57C02"/>
    <w:rsid w:val="00A57C47"/>
    <w:rsid w:val="00A617A8"/>
    <w:rsid w:val="00A620B9"/>
    <w:rsid w:val="00A64989"/>
    <w:rsid w:val="00A65ADD"/>
    <w:rsid w:val="00A667E8"/>
    <w:rsid w:val="00A70766"/>
    <w:rsid w:val="00A72B91"/>
    <w:rsid w:val="00A748DB"/>
    <w:rsid w:val="00A82029"/>
    <w:rsid w:val="00A84434"/>
    <w:rsid w:val="00A85033"/>
    <w:rsid w:val="00A86591"/>
    <w:rsid w:val="00A87428"/>
    <w:rsid w:val="00A90C0E"/>
    <w:rsid w:val="00A916F7"/>
    <w:rsid w:val="00A92F28"/>
    <w:rsid w:val="00A94797"/>
    <w:rsid w:val="00A94BD7"/>
    <w:rsid w:val="00A94C10"/>
    <w:rsid w:val="00AA1B83"/>
    <w:rsid w:val="00AA1D88"/>
    <w:rsid w:val="00AA2AB1"/>
    <w:rsid w:val="00AA3314"/>
    <w:rsid w:val="00AA3DFD"/>
    <w:rsid w:val="00AA6272"/>
    <w:rsid w:val="00AA685A"/>
    <w:rsid w:val="00AB2161"/>
    <w:rsid w:val="00AB53E8"/>
    <w:rsid w:val="00AB6C3C"/>
    <w:rsid w:val="00AB719F"/>
    <w:rsid w:val="00AC0A5A"/>
    <w:rsid w:val="00AC1EEB"/>
    <w:rsid w:val="00AC2AE8"/>
    <w:rsid w:val="00AC3753"/>
    <w:rsid w:val="00AC5E50"/>
    <w:rsid w:val="00AD0167"/>
    <w:rsid w:val="00AD2DE3"/>
    <w:rsid w:val="00AD496B"/>
    <w:rsid w:val="00AD7A1C"/>
    <w:rsid w:val="00AE1464"/>
    <w:rsid w:val="00AE25E1"/>
    <w:rsid w:val="00AE416B"/>
    <w:rsid w:val="00AE42CC"/>
    <w:rsid w:val="00AE502F"/>
    <w:rsid w:val="00AE5F71"/>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FBF"/>
    <w:rsid w:val="00B237E8"/>
    <w:rsid w:val="00B24803"/>
    <w:rsid w:val="00B25746"/>
    <w:rsid w:val="00B2781B"/>
    <w:rsid w:val="00B27EC9"/>
    <w:rsid w:val="00B31391"/>
    <w:rsid w:val="00B31B93"/>
    <w:rsid w:val="00B32151"/>
    <w:rsid w:val="00B32628"/>
    <w:rsid w:val="00B33C59"/>
    <w:rsid w:val="00B36847"/>
    <w:rsid w:val="00B36DD2"/>
    <w:rsid w:val="00B408D1"/>
    <w:rsid w:val="00B40DE8"/>
    <w:rsid w:val="00B41852"/>
    <w:rsid w:val="00B47E6C"/>
    <w:rsid w:val="00B500D9"/>
    <w:rsid w:val="00B501BA"/>
    <w:rsid w:val="00B50DB7"/>
    <w:rsid w:val="00B51006"/>
    <w:rsid w:val="00B52D2B"/>
    <w:rsid w:val="00B5391C"/>
    <w:rsid w:val="00B5588B"/>
    <w:rsid w:val="00B55F42"/>
    <w:rsid w:val="00B57BB5"/>
    <w:rsid w:val="00B60094"/>
    <w:rsid w:val="00B60333"/>
    <w:rsid w:val="00B62E61"/>
    <w:rsid w:val="00B637E0"/>
    <w:rsid w:val="00B63865"/>
    <w:rsid w:val="00B65512"/>
    <w:rsid w:val="00B65BE1"/>
    <w:rsid w:val="00B65C5F"/>
    <w:rsid w:val="00B66959"/>
    <w:rsid w:val="00B70CDB"/>
    <w:rsid w:val="00B73088"/>
    <w:rsid w:val="00B7380E"/>
    <w:rsid w:val="00B77B4F"/>
    <w:rsid w:val="00B81AE9"/>
    <w:rsid w:val="00B81EE2"/>
    <w:rsid w:val="00B82022"/>
    <w:rsid w:val="00B82E00"/>
    <w:rsid w:val="00B82F91"/>
    <w:rsid w:val="00B85A53"/>
    <w:rsid w:val="00B86C0A"/>
    <w:rsid w:val="00B86E25"/>
    <w:rsid w:val="00B9110D"/>
    <w:rsid w:val="00B913BA"/>
    <w:rsid w:val="00B97BD1"/>
    <w:rsid w:val="00BA1242"/>
    <w:rsid w:val="00BA1EDA"/>
    <w:rsid w:val="00BA20E6"/>
    <w:rsid w:val="00BA5357"/>
    <w:rsid w:val="00BB0255"/>
    <w:rsid w:val="00BB1BDC"/>
    <w:rsid w:val="00BB2135"/>
    <w:rsid w:val="00BB32C3"/>
    <w:rsid w:val="00BB3E9F"/>
    <w:rsid w:val="00BB5EF6"/>
    <w:rsid w:val="00BB6CBF"/>
    <w:rsid w:val="00BB7F20"/>
    <w:rsid w:val="00BC2862"/>
    <w:rsid w:val="00BC2DFE"/>
    <w:rsid w:val="00BC61CA"/>
    <w:rsid w:val="00BC7746"/>
    <w:rsid w:val="00BD00D3"/>
    <w:rsid w:val="00BD0FCA"/>
    <w:rsid w:val="00BD42D9"/>
    <w:rsid w:val="00BD5169"/>
    <w:rsid w:val="00BD547C"/>
    <w:rsid w:val="00BD5925"/>
    <w:rsid w:val="00BD7D63"/>
    <w:rsid w:val="00BE6838"/>
    <w:rsid w:val="00BF1CC0"/>
    <w:rsid w:val="00BF3EC6"/>
    <w:rsid w:val="00BF42AC"/>
    <w:rsid w:val="00BF6945"/>
    <w:rsid w:val="00BF6FF1"/>
    <w:rsid w:val="00BF7C22"/>
    <w:rsid w:val="00C00B79"/>
    <w:rsid w:val="00C00D95"/>
    <w:rsid w:val="00C019E0"/>
    <w:rsid w:val="00C025EA"/>
    <w:rsid w:val="00C0477D"/>
    <w:rsid w:val="00C06272"/>
    <w:rsid w:val="00C06BD1"/>
    <w:rsid w:val="00C07F1C"/>
    <w:rsid w:val="00C10266"/>
    <w:rsid w:val="00C12D3E"/>
    <w:rsid w:val="00C13D67"/>
    <w:rsid w:val="00C14E83"/>
    <w:rsid w:val="00C164CE"/>
    <w:rsid w:val="00C16A38"/>
    <w:rsid w:val="00C20BD7"/>
    <w:rsid w:val="00C22EE4"/>
    <w:rsid w:val="00C25497"/>
    <w:rsid w:val="00C264BD"/>
    <w:rsid w:val="00C26B19"/>
    <w:rsid w:val="00C30DD8"/>
    <w:rsid w:val="00C31063"/>
    <w:rsid w:val="00C31D95"/>
    <w:rsid w:val="00C33F80"/>
    <w:rsid w:val="00C366D7"/>
    <w:rsid w:val="00C366E0"/>
    <w:rsid w:val="00C3739C"/>
    <w:rsid w:val="00C37DE6"/>
    <w:rsid w:val="00C40836"/>
    <w:rsid w:val="00C4179A"/>
    <w:rsid w:val="00C43729"/>
    <w:rsid w:val="00C44994"/>
    <w:rsid w:val="00C45B40"/>
    <w:rsid w:val="00C50D16"/>
    <w:rsid w:val="00C51A2F"/>
    <w:rsid w:val="00C53D51"/>
    <w:rsid w:val="00C549B8"/>
    <w:rsid w:val="00C552FD"/>
    <w:rsid w:val="00C570A4"/>
    <w:rsid w:val="00C5747D"/>
    <w:rsid w:val="00C6268E"/>
    <w:rsid w:val="00C652AD"/>
    <w:rsid w:val="00C65CD7"/>
    <w:rsid w:val="00C66F06"/>
    <w:rsid w:val="00C70DC7"/>
    <w:rsid w:val="00C71038"/>
    <w:rsid w:val="00C718D2"/>
    <w:rsid w:val="00C72765"/>
    <w:rsid w:val="00C74C44"/>
    <w:rsid w:val="00C80087"/>
    <w:rsid w:val="00C80CC2"/>
    <w:rsid w:val="00C80D1E"/>
    <w:rsid w:val="00C817ED"/>
    <w:rsid w:val="00C8451B"/>
    <w:rsid w:val="00C847C2"/>
    <w:rsid w:val="00C86FD3"/>
    <w:rsid w:val="00C87375"/>
    <w:rsid w:val="00C8750E"/>
    <w:rsid w:val="00C905F0"/>
    <w:rsid w:val="00C9225A"/>
    <w:rsid w:val="00C9409E"/>
    <w:rsid w:val="00C947E5"/>
    <w:rsid w:val="00C94FE0"/>
    <w:rsid w:val="00C957B7"/>
    <w:rsid w:val="00C96013"/>
    <w:rsid w:val="00C9607B"/>
    <w:rsid w:val="00C96494"/>
    <w:rsid w:val="00C97A83"/>
    <w:rsid w:val="00C97C11"/>
    <w:rsid w:val="00CA0CEC"/>
    <w:rsid w:val="00CA5242"/>
    <w:rsid w:val="00CA54E3"/>
    <w:rsid w:val="00CA70B3"/>
    <w:rsid w:val="00CB059C"/>
    <w:rsid w:val="00CB06FB"/>
    <w:rsid w:val="00CB2486"/>
    <w:rsid w:val="00CB6610"/>
    <w:rsid w:val="00CC15B8"/>
    <w:rsid w:val="00CC47EF"/>
    <w:rsid w:val="00CC4BD0"/>
    <w:rsid w:val="00CC6725"/>
    <w:rsid w:val="00CC6B9A"/>
    <w:rsid w:val="00CD45C0"/>
    <w:rsid w:val="00CD5128"/>
    <w:rsid w:val="00CD5941"/>
    <w:rsid w:val="00CD61B8"/>
    <w:rsid w:val="00CD63D4"/>
    <w:rsid w:val="00CD65FE"/>
    <w:rsid w:val="00CD79AB"/>
    <w:rsid w:val="00CD7E1C"/>
    <w:rsid w:val="00CE04F4"/>
    <w:rsid w:val="00CE0D76"/>
    <w:rsid w:val="00CE144D"/>
    <w:rsid w:val="00CE3B3B"/>
    <w:rsid w:val="00CE48AD"/>
    <w:rsid w:val="00CE4DE9"/>
    <w:rsid w:val="00CE5C9F"/>
    <w:rsid w:val="00CE63EC"/>
    <w:rsid w:val="00CE64EE"/>
    <w:rsid w:val="00CF0942"/>
    <w:rsid w:val="00CF1409"/>
    <w:rsid w:val="00CF1415"/>
    <w:rsid w:val="00CF359F"/>
    <w:rsid w:val="00CF560B"/>
    <w:rsid w:val="00CF6586"/>
    <w:rsid w:val="00D027F6"/>
    <w:rsid w:val="00D0305C"/>
    <w:rsid w:val="00D03508"/>
    <w:rsid w:val="00D03731"/>
    <w:rsid w:val="00D066EE"/>
    <w:rsid w:val="00D06B75"/>
    <w:rsid w:val="00D06E88"/>
    <w:rsid w:val="00D077DD"/>
    <w:rsid w:val="00D07AA5"/>
    <w:rsid w:val="00D11ED9"/>
    <w:rsid w:val="00D1257D"/>
    <w:rsid w:val="00D12ABF"/>
    <w:rsid w:val="00D14F43"/>
    <w:rsid w:val="00D15064"/>
    <w:rsid w:val="00D1556C"/>
    <w:rsid w:val="00D173F1"/>
    <w:rsid w:val="00D21C14"/>
    <w:rsid w:val="00D22016"/>
    <w:rsid w:val="00D22D98"/>
    <w:rsid w:val="00D22EE6"/>
    <w:rsid w:val="00D24F50"/>
    <w:rsid w:val="00D26C3B"/>
    <w:rsid w:val="00D27C51"/>
    <w:rsid w:val="00D30C66"/>
    <w:rsid w:val="00D32D3E"/>
    <w:rsid w:val="00D32E7F"/>
    <w:rsid w:val="00D33426"/>
    <w:rsid w:val="00D341CA"/>
    <w:rsid w:val="00D347E5"/>
    <w:rsid w:val="00D409FC"/>
    <w:rsid w:val="00D40AEA"/>
    <w:rsid w:val="00D42826"/>
    <w:rsid w:val="00D45114"/>
    <w:rsid w:val="00D4533F"/>
    <w:rsid w:val="00D45912"/>
    <w:rsid w:val="00D47678"/>
    <w:rsid w:val="00D47B46"/>
    <w:rsid w:val="00D47B7D"/>
    <w:rsid w:val="00D50869"/>
    <w:rsid w:val="00D5335E"/>
    <w:rsid w:val="00D5372A"/>
    <w:rsid w:val="00D53D2F"/>
    <w:rsid w:val="00D57C44"/>
    <w:rsid w:val="00D63457"/>
    <w:rsid w:val="00D63D46"/>
    <w:rsid w:val="00D63E0B"/>
    <w:rsid w:val="00D659B1"/>
    <w:rsid w:val="00D6644D"/>
    <w:rsid w:val="00D6698F"/>
    <w:rsid w:val="00D66D7D"/>
    <w:rsid w:val="00D7176D"/>
    <w:rsid w:val="00D7247D"/>
    <w:rsid w:val="00D7414B"/>
    <w:rsid w:val="00D767DE"/>
    <w:rsid w:val="00D76AFE"/>
    <w:rsid w:val="00D7708B"/>
    <w:rsid w:val="00D77ECB"/>
    <w:rsid w:val="00D80F12"/>
    <w:rsid w:val="00D850A7"/>
    <w:rsid w:val="00D86503"/>
    <w:rsid w:val="00D86722"/>
    <w:rsid w:val="00D86C62"/>
    <w:rsid w:val="00D9005E"/>
    <w:rsid w:val="00D91914"/>
    <w:rsid w:val="00D91F74"/>
    <w:rsid w:val="00D95AEA"/>
    <w:rsid w:val="00D9625D"/>
    <w:rsid w:val="00DA0787"/>
    <w:rsid w:val="00DA39E3"/>
    <w:rsid w:val="00DA493C"/>
    <w:rsid w:val="00DB0333"/>
    <w:rsid w:val="00DB0DBA"/>
    <w:rsid w:val="00DB1A20"/>
    <w:rsid w:val="00DB23C8"/>
    <w:rsid w:val="00DB2832"/>
    <w:rsid w:val="00DB4737"/>
    <w:rsid w:val="00DB59C4"/>
    <w:rsid w:val="00DB683C"/>
    <w:rsid w:val="00DD0390"/>
    <w:rsid w:val="00DD147E"/>
    <w:rsid w:val="00DD19BD"/>
    <w:rsid w:val="00DD3E11"/>
    <w:rsid w:val="00DD42F2"/>
    <w:rsid w:val="00DD44B7"/>
    <w:rsid w:val="00DD49B1"/>
    <w:rsid w:val="00DD6F3B"/>
    <w:rsid w:val="00DE263A"/>
    <w:rsid w:val="00DE28AE"/>
    <w:rsid w:val="00DE3066"/>
    <w:rsid w:val="00DE399E"/>
    <w:rsid w:val="00DE4558"/>
    <w:rsid w:val="00DE6BB5"/>
    <w:rsid w:val="00DE7AF6"/>
    <w:rsid w:val="00DF42DF"/>
    <w:rsid w:val="00DF5CEF"/>
    <w:rsid w:val="00DF65CE"/>
    <w:rsid w:val="00E00A47"/>
    <w:rsid w:val="00E02F6B"/>
    <w:rsid w:val="00E06755"/>
    <w:rsid w:val="00E072AE"/>
    <w:rsid w:val="00E127C7"/>
    <w:rsid w:val="00E12A9E"/>
    <w:rsid w:val="00E12B07"/>
    <w:rsid w:val="00E142F3"/>
    <w:rsid w:val="00E14E63"/>
    <w:rsid w:val="00E156E8"/>
    <w:rsid w:val="00E15778"/>
    <w:rsid w:val="00E16666"/>
    <w:rsid w:val="00E17CBE"/>
    <w:rsid w:val="00E2206C"/>
    <w:rsid w:val="00E23798"/>
    <w:rsid w:val="00E249B5"/>
    <w:rsid w:val="00E2692C"/>
    <w:rsid w:val="00E27D4E"/>
    <w:rsid w:val="00E27EF3"/>
    <w:rsid w:val="00E30AC3"/>
    <w:rsid w:val="00E326FF"/>
    <w:rsid w:val="00E351D2"/>
    <w:rsid w:val="00E3579A"/>
    <w:rsid w:val="00E35B11"/>
    <w:rsid w:val="00E36A19"/>
    <w:rsid w:val="00E36C33"/>
    <w:rsid w:val="00E4281E"/>
    <w:rsid w:val="00E42E7F"/>
    <w:rsid w:val="00E45719"/>
    <w:rsid w:val="00E45A1F"/>
    <w:rsid w:val="00E54B09"/>
    <w:rsid w:val="00E5571B"/>
    <w:rsid w:val="00E61842"/>
    <w:rsid w:val="00E621F0"/>
    <w:rsid w:val="00E656EF"/>
    <w:rsid w:val="00E675AE"/>
    <w:rsid w:val="00E70709"/>
    <w:rsid w:val="00E70962"/>
    <w:rsid w:val="00E7132E"/>
    <w:rsid w:val="00E713C3"/>
    <w:rsid w:val="00E72902"/>
    <w:rsid w:val="00E7327B"/>
    <w:rsid w:val="00E76523"/>
    <w:rsid w:val="00E76BDB"/>
    <w:rsid w:val="00E773BE"/>
    <w:rsid w:val="00E7782E"/>
    <w:rsid w:val="00E77EB3"/>
    <w:rsid w:val="00E842F2"/>
    <w:rsid w:val="00E9223C"/>
    <w:rsid w:val="00E93FB7"/>
    <w:rsid w:val="00E943B3"/>
    <w:rsid w:val="00E9712A"/>
    <w:rsid w:val="00E97E16"/>
    <w:rsid w:val="00EA0FCE"/>
    <w:rsid w:val="00EA1115"/>
    <w:rsid w:val="00EA4942"/>
    <w:rsid w:val="00EA4B21"/>
    <w:rsid w:val="00EA5891"/>
    <w:rsid w:val="00EB01DD"/>
    <w:rsid w:val="00EB527F"/>
    <w:rsid w:val="00EB5460"/>
    <w:rsid w:val="00EB558A"/>
    <w:rsid w:val="00EB5F4F"/>
    <w:rsid w:val="00EB715A"/>
    <w:rsid w:val="00EC1495"/>
    <w:rsid w:val="00EC39E0"/>
    <w:rsid w:val="00EC4E1A"/>
    <w:rsid w:val="00EC5571"/>
    <w:rsid w:val="00EC569A"/>
    <w:rsid w:val="00ED04A4"/>
    <w:rsid w:val="00ED1345"/>
    <w:rsid w:val="00ED36C4"/>
    <w:rsid w:val="00ED40AF"/>
    <w:rsid w:val="00ED67AB"/>
    <w:rsid w:val="00EE2321"/>
    <w:rsid w:val="00EE2931"/>
    <w:rsid w:val="00EE6D73"/>
    <w:rsid w:val="00EE778A"/>
    <w:rsid w:val="00EF0522"/>
    <w:rsid w:val="00EF094C"/>
    <w:rsid w:val="00EF0A0D"/>
    <w:rsid w:val="00EF18E7"/>
    <w:rsid w:val="00EF1C42"/>
    <w:rsid w:val="00EF618A"/>
    <w:rsid w:val="00EF708B"/>
    <w:rsid w:val="00F044A8"/>
    <w:rsid w:val="00F07950"/>
    <w:rsid w:val="00F108E9"/>
    <w:rsid w:val="00F10C87"/>
    <w:rsid w:val="00F115C3"/>
    <w:rsid w:val="00F129FE"/>
    <w:rsid w:val="00F133DA"/>
    <w:rsid w:val="00F13F7B"/>
    <w:rsid w:val="00F14410"/>
    <w:rsid w:val="00F15A00"/>
    <w:rsid w:val="00F17FE6"/>
    <w:rsid w:val="00F22ECA"/>
    <w:rsid w:val="00F237CA"/>
    <w:rsid w:val="00F26361"/>
    <w:rsid w:val="00F323D8"/>
    <w:rsid w:val="00F32B26"/>
    <w:rsid w:val="00F334B5"/>
    <w:rsid w:val="00F33E4F"/>
    <w:rsid w:val="00F34A9C"/>
    <w:rsid w:val="00F408FF"/>
    <w:rsid w:val="00F41902"/>
    <w:rsid w:val="00F42CE4"/>
    <w:rsid w:val="00F42E6E"/>
    <w:rsid w:val="00F450E2"/>
    <w:rsid w:val="00F45751"/>
    <w:rsid w:val="00F46544"/>
    <w:rsid w:val="00F46F27"/>
    <w:rsid w:val="00F47309"/>
    <w:rsid w:val="00F52D76"/>
    <w:rsid w:val="00F531E4"/>
    <w:rsid w:val="00F53234"/>
    <w:rsid w:val="00F55A2C"/>
    <w:rsid w:val="00F60F0A"/>
    <w:rsid w:val="00F64D94"/>
    <w:rsid w:val="00F65914"/>
    <w:rsid w:val="00F65E3F"/>
    <w:rsid w:val="00F663F6"/>
    <w:rsid w:val="00F67929"/>
    <w:rsid w:val="00F70570"/>
    <w:rsid w:val="00F7250E"/>
    <w:rsid w:val="00F7489A"/>
    <w:rsid w:val="00F74BC6"/>
    <w:rsid w:val="00F74DB0"/>
    <w:rsid w:val="00F75018"/>
    <w:rsid w:val="00F75059"/>
    <w:rsid w:val="00F751C7"/>
    <w:rsid w:val="00F75808"/>
    <w:rsid w:val="00F76AF4"/>
    <w:rsid w:val="00F7732C"/>
    <w:rsid w:val="00F778F3"/>
    <w:rsid w:val="00F803F3"/>
    <w:rsid w:val="00F81282"/>
    <w:rsid w:val="00F83F55"/>
    <w:rsid w:val="00F875C4"/>
    <w:rsid w:val="00F90B61"/>
    <w:rsid w:val="00F91825"/>
    <w:rsid w:val="00F935E0"/>
    <w:rsid w:val="00F93DDC"/>
    <w:rsid w:val="00F949DB"/>
    <w:rsid w:val="00F94D9C"/>
    <w:rsid w:val="00F94DFA"/>
    <w:rsid w:val="00F96F2F"/>
    <w:rsid w:val="00FA0F54"/>
    <w:rsid w:val="00FA192B"/>
    <w:rsid w:val="00FA1D86"/>
    <w:rsid w:val="00FA29B4"/>
    <w:rsid w:val="00FA3035"/>
    <w:rsid w:val="00FA328F"/>
    <w:rsid w:val="00FA3E8E"/>
    <w:rsid w:val="00FB198A"/>
    <w:rsid w:val="00FB276C"/>
    <w:rsid w:val="00FB58CD"/>
    <w:rsid w:val="00FB5E56"/>
    <w:rsid w:val="00FC1676"/>
    <w:rsid w:val="00FC2134"/>
    <w:rsid w:val="00FC24DC"/>
    <w:rsid w:val="00FC2775"/>
    <w:rsid w:val="00FC44DF"/>
    <w:rsid w:val="00FC4A5A"/>
    <w:rsid w:val="00FD0743"/>
    <w:rsid w:val="00FD1C58"/>
    <w:rsid w:val="00FD38D7"/>
    <w:rsid w:val="00FD3D78"/>
    <w:rsid w:val="00FD4A04"/>
    <w:rsid w:val="00FD52F3"/>
    <w:rsid w:val="00FD562F"/>
    <w:rsid w:val="00FD5806"/>
    <w:rsid w:val="00FD622E"/>
    <w:rsid w:val="00FD67C3"/>
    <w:rsid w:val="00FE0BF7"/>
    <w:rsid w:val="00FE1EA1"/>
    <w:rsid w:val="00FE2368"/>
    <w:rsid w:val="00FE2CEA"/>
    <w:rsid w:val="00FE2DE9"/>
    <w:rsid w:val="00FE3054"/>
    <w:rsid w:val="00FE35EF"/>
    <w:rsid w:val="00FE36EE"/>
    <w:rsid w:val="00FE5B59"/>
    <w:rsid w:val="00FE5EB7"/>
    <w:rsid w:val="00FE7904"/>
    <w:rsid w:val="00FE7E6E"/>
    <w:rsid w:val="00FF03BE"/>
    <w:rsid w:val="00FF0B7F"/>
    <w:rsid w:val="00FF1A9B"/>
    <w:rsid w:val="00FF2C6D"/>
    <w:rsid w:val="00FF2C94"/>
    <w:rsid w:val="00FF3B69"/>
    <w:rsid w:val="00FF5C48"/>
    <w:rsid w:val="00FF7E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2859AC1C-973E-47D6-8048-E206FE15E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6"/>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paragraph" w:customStyle="1" w:styleId="pOGODBAPOGLAVJE0">
    <w:name w:val="pOGODBA_POGLAVJE"/>
    <w:basedOn w:val="Navaden"/>
    <w:qFormat/>
    <w:rsid w:val="00F75018"/>
    <w:pPr>
      <w:spacing w:after="0" w:line="240" w:lineRule="auto"/>
      <w:ind w:left="720" w:hanging="360"/>
    </w:pPr>
    <w:rPr>
      <w:rFonts w:cs="Arial"/>
      <w:b/>
      <w:sz w:val="20"/>
      <w:szCs w:val="20"/>
    </w:rPr>
  </w:style>
  <w:style w:type="paragraph" w:customStyle="1" w:styleId="Slog4">
    <w:name w:val="Slog4"/>
    <w:basedOn w:val="Navaden"/>
    <w:qFormat/>
    <w:rsid w:val="00F75018"/>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F75018"/>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F75018"/>
    <w:pPr>
      <w:suppressAutoHyphens/>
      <w:spacing w:after="0" w:line="240" w:lineRule="auto"/>
      <w:jc w:val="both"/>
    </w:pPr>
    <w:rPr>
      <w:rFonts w:ascii="Times New Roman" w:eastAsia="Times New Roman" w:hAnsi="Times New Roman" w:cs="Times New Roman"/>
      <w:sz w:val="24"/>
      <w:szCs w:val="20"/>
      <w:lang w:eastAsia="zh-CN" w:bidi="hi-IN"/>
    </w:rPr>
  </w:style>
  <w:style w:type="paragraph" w:styleId="Otevilenseznam5">
    <w:name w:val="List Number 5"/>
    <w:basedOn w:val="Navaden"/>
    <w:uiPriority w:val="99"/>
    <w:semiHidden/>
    <w:unhideWhenUsed/>
    <w:rsid w:val="00F75018"/>
    <w:pPr>
      <w:numPr>
        <w:numId w:val="57"/>
      </w:numPr>
      <w:contextualSpacing/>
    </w:pPr>
  </w:style>
  <w:style w:type="character" w:customStyle="1" w:styleId="ui-chkbox-label">
    <w:name w:val="ui-chkbox-label"/>
    <w:basedOn w:val="Privzetapisavaodstavka"/>
    <w:rsid w:val="00F75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0671890">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0DE3C00F3497185FBFC503A9F2C55"/>
        <w:category>
          <w:name w:val="Splošno"/>
          <w:gallery w:val="placeholder"/>
        </w:category>
        <w:types>
          <w:type w:val="bbPlcHdr"/>
        </w:types>
        <w:behaviors>
          <w:behavior w:val="content"/>
        </w:behaviors>
        <w:guid w:val="{D8DE1AE3-2636-4AC9-A986-7846904F9367}"/>
      </w:docPartPr>
      <w:docPartBody>
        <w:p w:rsidR="000B0EC9" w:rsidRDefault="000B0EC9" w:rsidP="000B0EC9">
          <w:pPr>
            <w:pStyle w:val="E270DE3C00F3497185FBFC503A9F2C553"/>
          </w:pPr>
          <w:r>
            <w:rPr>
              <w:rStyle w:val="Besedilooznabemesta"/>
            </w:rPr>
            <w:t>Vpišite uradni naziv/ime gospodarskega subjekta</w:t>
          </w:r>
        </w:p>
      </w:docPartBody>
    </w:docPart>
    <w:docPart>
      <w:docPartPr>
        <w:name w:val="54855E6E2EA1494D874D179E593567BF"/>
        <w:category>
          <w:name w:val="Splošno"/>
          <w:gallery w:val="placeholder"/>
        </w:category>
        <w:types>
          <w:type w:val="bbPlcHdr"/>
        </w:types>
        <w:behaviors>
          <w:behavior w:val="content"/>
        </w:behaviors>
        <w:guid w:val="{05018B9B-2BCB-4B58-BC74-0B306158FC1E}"/>
      </w:docPartPr>
      <w:docPartBody>
        <w:p w:rsidR="000B0EC9" w:rsidRDefault="000B0EC9" w:rsidP="000B0EC9">
          <w:pPr>
            <w:pStyle w:val="54855E6E2EA1494D874D179E593567BF3"/>
          </w:pPr>
          <w:r>
            <w:rPr>
              <w:rStyle w:val="Besedilooznabemesta"/>
            </w:rPr>
            <w:t>Vpišite uradni naslov gospodarskega subjekta</w:t>
          </w:r>
        </w:p>
      </w:docPartBody>
    </w:docPart>
    <w:docPart>
      <w:docPartPr>
        <w:name w:val="C83B1AFF9BA941A9897CD51577B4B65C"/>
        <w:category>
          <w:name w:val="Splošno"/>
          <w:gallery w:val="placeholder"/>
        </w:category>
        <w:types>
          <w:type w:val="bbPlcHdr"/>
        </w:types>
        <w:behaviors>
          <w:behavior w:val="content"/>
        </w:behaviors>
        <w:guid w:val="{DE1A6C70-EF07-457A-ABD7-36F7E45E8161}"/>
      </w:docPartPr>
      <w:docPartBody>
        <w:p w:rsidR="000B0EC9" w:rsidRDefault="000B0EC9" w:rsidP="000B0EC9">
          <w:pPr>
            <w:pStyle w:val="C83B1AFF9BA941A9897CD51577B4B65C3"/>
          </w:pPr>
          <w:r>
            <w:rPr>
              <w:rStyle w:val="Besedilooznabemesta"/>
            </w:rPr>
            <w:t>Vpišite naziv občine</w:t>
          </w:r>
        </w:p>
      </w:docPartBody>
    </w:docPart>
    <w:docPart>
      <w:docPartPr>
        <w:name w:val="23A04CC4F8524123B534240A8712D7F2"/>
        <w:category>
          <w:name w:val="Splošno"/>
          <w:gallery w:val="placeholder"/>
        </w:category>
        <w:types>
          <w:type w:val="bbPlcHdr"/>
        </w:types>
        <w:behaviors>
          <w:behavior w:val="content"/>
        </w:behaviors>
        <w:guid w:val="{23CBCA65-695A-4185-90AB-411F7353A943}"/>
      </w:docPartPr>
      <w:docPartBody>
        <w:p w:rsidR="000B0EC9" w:rsidRDefault="000B0EC9" w:rsidP="000B0EC9">
          <w:pPr>
            <w:pStyle w:val="23A04CC4F8524123B534240A8712D7F23"/>
          </w:pPr>
          <w:r>
            <w:rPr>
              <w:rStyle w:val="Besedilooznabemesta"/>
            </w:rPr>
            <w:t>Vpišite podatek</w:t>
          </w:r>
        </w:p>
      </w:docPartBody>
    </w:docPart>
    <w:docPart>
      <w:docPartPr>
        <w:name w:val="FBB56C21DEB34C86904A5BBA86D63216"/>
        <w:category>
          <w:name w:val="Splošno"/>
          <w:gallery w:val="placeholder"/>
        </w:category>
        <w:types>
          <w:type w:val="bbPlcHdr"/>
        </w:types>
        <w:behaviors>
          <w:behavior w:val="content"/>
        </w:behaviors>
        <w:guid w:val="{E697A9BA-0C40-4D22-8690-F11DF64CE712}"/>
      </w:docPartPr>
      <w:docPartBody>
        <w:p w:rsidR="000B0EC9" w:rsidRDefault="000B0EC9" w:rsidP="000B0EC9">
          <w:pPr>
            <w:pStyle w:val="FBB56C21DEB34C86904A5BBA86D632163"/>
          </w:pPr>
          <w:r>
            <w:rPr>
              <w:rStyle w:val="Besedilooznabemesta"/>
            </w:rPr>
            <w:t>Vpišite ime kraja</w:t>
          </w:r>
        </w:p>
      </w:docPartBody>
    </w:docPart>
    <w:docPart>
      <w:docPartPr>
        <w:name w:val="072B5F38047E421EAEB90ED700943E19"/>
        <w:category>
          <w:name w:val="Splošno"/>
          <w:gallery w:val="placeholder"/>
        </w:category>
        <w:types>
          <w:type w:val="bbPlcHdr"/>
        </w:types>
        <w:behaviors>
          <w:behavior w:val="content"/>
        </w:behaviors>
        <w:guid w:val="{F9D44A0A-92B3-49D7-B189-D02F140ED4A5}"/>
      </w:docPartPr>
      <w:docPartBody>
        <w:p w:rsidR="000B0EC9" w:rsidRDefault="000B0EC9" w:rsidP="000B0EC9">
          <w:pPr>
            <w:pStyle w:val="072B5F38047E421EAEB90ED700943E193"/>
          </w:pPr>
          <w:r>
            <w:rPr>
              <w:rStyle w:val="Besedilooznabemesta"/>
            </w:rPr>
            <w:t>Izberite</w:t>
          </w:r>
          <w:r w:rsidRPr="001B2352">
            <w:rPr>
              <w:rStyle w:val="Besedilooznabemesta"/>
            </w:rPr>
            <w:t xml:space="preserve"> datum</w:t>
          </w:r>
        </w:p>
      </w:docPartBody>
    </w:docPart>
    <w:docPart>
      <w:docPartPr>
        <w:name w:val="0A0B0F87E8D647409289CEE74EB456BA"/>
        <w:category>
          <w:name w:val="Splošno"/>
          <w:gallery w:val="placeholder"/>
        </w:category>
        <w:types>
          <w:type w:val="bbPlcHdr"/>
        </w:types>
        <w:behaviors>
          <w:behavior w:val="content"/>
        </w:behaviors>
        <w:guid w:val="{B55B24E9-5718-477F-A52D-9F00C6B7636B}"/>
      </w:docPartPr>
      <w:docPartBody>
        <w:p w:rsidR="000B0EC9" w:rsidRDefault="000B0EC9" w:rsidP="000B0EC9">
          <w:pPr>
            <w:pStyle w:val="0A0B0F87E8D647409289CEE74EB456BA3"/>
          </w:pPr>
          <w:r>
            <w:rPr>
              <w:rStyle w:val="Besedilooznabemesta"/>
            </w:rPr>
            <w:t>Vpišite ime in priimek</w:t>
          </w:r>
          <w:r w:rsidRPr="001B2352">
            <w:rPr>
              <w:rStyle w:val="Besedilooznabemesta"/>
            </w:rPr>
            <w:t>.</w:t>
          </w:r>
        </w:p>
      </w:docPartBody>
    </w:docPart>
    <w:docPart>
      <w:docPartPr>
        <w:name w:val="005F80E1DB934EFC92FC5801FB7FD4C4"/>
        <w:category>
          <w:name w:val="Splošno"/>
          <w:gallery w:val="placeholder"/>
        </w:category>
        <w:types>
          <w:type w:val="bbPlcHdr"/>
        </w:types>
        <w:behaviors>
          <w:behavior w:val="content"/>
        </w:behaviors>
        <w:guid w:val="{DD873FB6-B229-4151-95CF-84376736A941}"/>
      </w:docPartPr>
      <w:docPartBody>
        <w:p w:rsidR="000B0EC9" w:rsidRDefault="000B0EC9" w:rsidP="000B0EC9">
          <w:pPr>
            <w:pStyle w:val="005F80E1DB934EFC92FC5801FB7FD4C43"/>
          </w:pPr>
          <w:r>
            <w:rPr>
              <w:rStyle w:val="Besedilooznabemesta"/>
            </w:rPr>
            <w:t>Vpišite polni naslov stalnega bivališča</w:t>
          </w:r>
        </w:p>
      </w:docPartBody>
    </w:docPart>
    <w:docPart>
      <w:docPartPr>
        <w:name w:val="6C9769F6026C438F81AFB94DB9AF2DD1"/>
        <w:category>
          <w:name w:val="Splošno"/>
          <w:gallery w:val="placeholder"/>
        </w:category>
        <w:types>
          <w:type w:val="bbPlcHdr"/>
        </w:types>
        <w:behaviors>
          <w:behavior w:val="content"/>
        </w:behaviors>
        <w:guid w:val="{BF816263-66CF-474B-A451-DBC878B69A35}"/>
      </w:docPartPr>
      <w:docPartBody>
        <w:p w:rsidR="000B0EC9" w:rsidRDefault="000B0EC9" w:rsidP="000B0EC9">
          <w:pPr>
            <w:pStyle w:val="6C9769F6026C438F81AFB94DB9AF2DD13"/>
          </w:pPr>
          <w:r>
            <w:rPr>
              <w:rStyle w:val="Besedilooznabemesta"/>
            </w:rPr>
            <w:t>Vpišite ime kraja</w:t>
          </w:r>
        </w:p>
      </w:docPartBody>
    </w:docPart>
    <w:docPart>
      <w:docPartPr>
        <w:name w:val="C4E4599537FD4FFABAF56B0781A6DA77"/>
        <w:category>
          <w:name w:val="Splošno"/>
          <w:gallery w:val="placeholder"/>
        </w:category>
        <w:types>
          <w:type w:val="bbPlcHdr"/>
        </w:types>
        <w:behaviors>
          <w:behavior w:val="content"/>
        </w:behaviors>
        <w:guid w:val="{7AAC1B6F-41E8-405E-9E4C-5DCBB665F32A}"/>
      </w:docPartPr>
      <w:docPartBody>
        <w:p w:rsidR="000B0EC9" w:rsidRDefault="000B0EC9" w:rsidP="000B0EC9">
          <w:pPr>
            <w:pStyle w:val="C4E4599537FD4FFABAF56B0781A6DA773"/>
          </w:pPr>
          <w:r>
            <w:rPr>
              <w:rStyle w:val="Besedilooznabemesta"/>
            </w:rPr>
            <w:t>Izberite</w:t>
          </w:r>
          <w:r w:rsidRPr="001B2352">
            <w:rPr>
              <w:rStyle w:val="Besedilooznabemesta"/>
            </w:rPr>
            <w:t xml:space="preserve"> datum</w:t>
          </w:r>
        </w:p>
      </w:docPartBody>
    </w:docPart>
    <w:docPart>
      <w:docPartPr>
        <w:name w:val="AAE582E82F4E4CCDB19C6DC49075791A"/>
        <w:category>
          <w:name w:val="Splošno"/>
          <w:gallery w:val="placeholder"/>
        </w:category>
        <w:types>
          <w:type w:val="bbPlcHdr"/>
        </w:types>
        <w:behaviors>
          <w:behavior w:val="content"/>
        </w:behaviors>
        <w:guid w:val="{DBB89ABD-0B97-489E-98F6-5D45232EABA5}"/>
      </w:docPartPr>
      <w:docPartBody>
        <w:p w:rsidR="000B0EC9" w:rsidRDefault="000B0EC9" w:rsidP="000B0EC9">
          <w:pPr>
            <w:pStyle w:val="AAE582E82F4E4CCDB19C6DC49075791A3"/>
          </w:pPr>
          <w:r>
            <w:rPr>
              <w:rStyle w:val="Besedilooznabemesta"/>
            </w:rPr>
            <w:t>Vpišite podatek</w:t>
          </w:r>
        </w:p>
      </w:docPartBody>
    </w:docPart>
    <w:docPart>
      <w:docPartPr>
        <w:name w:val="0A29D6446A164689A72A0CC494BC46EC"/>
        <w:category>
          <w:name w:val="Splošno"/>
          <w:gallery w:val="placeholder"/>
        </w:category>
        <w:types>
          <w:type w:val="bbPlcHdr"/>
        </w:types>
        <w:behaviors>
          <w:behavior w:val="content"/>
        </w:behaviors>
        <w:guid w:val="{8A77100A-CB2D-4EFE-AEC0-747110315195}"/>
      </w:docPartPr>
      <w:docPartBody>
        <w:p w:rsidR="000B0EC9" w:rsidRDefault="000B0EC9" w:rsidP="000B0EC9">
          <w:pPr>
            <w:pStyle w:val="0A29D6446A164689A72A0CC494BC46EC3"/>
          </w:pPr>
          <w:r>
            <w:rPr>
              <w:rStyle w:val="Besedilooznabemesta"/>
            </w:rPr>
            <w:t>Vpišite ime in priimek</w:t>
          </w:r>
          <w:r w:rsidRPr="001B2352">
            <w:rPr>
              <w:rStyle w:val="Besedilooznabemesta"/>
            </w:rPr>
            <w:t>.</w:t>
          </w:r>
        </w:p>
      </w:docPartBody>
    </w:docPart>
    <w:docPart>
      <w:docPartPr>
        <w:name w:val="170F7B5C56BC469292153AC6C40DE77B"/>
        <w:category>
          <w:name w:val="Splošno"/>
          <w:gallery w:val="placeholder"/>
        </w:category>
        <w:types>
          <w:type w:val="bbPlcHdr"/>
        </w:types>
        <w:behaviors>
          <w:behavior w:val="content"/>
        </w:behaviors>
        <w:guid w:val="{1CF58DF1-D11E-49DC-AFC0-F1B35DD79B4C}"/>
      </w:docPartPr>
      <w:docPartBody>
        <w:p w:rsidR="000B0EC9" w:rsidRDefault="000B0EC9" w:rsidP="000B0EC9">
          <w:pPr>
            <w:pStyle w:val="170F7B5C56BC469292153AC6C40DE77B3"/>
          </w:pPr>
          <w:r>
            <w:rPr>
              <w:rStyle w:val="Besedilooznabemesta"/>
            </w:rPr>
            <w:t>Vpišite polni naslov stalnega bivališča</w:t>
          </w:r>
        </w:p>
      </w:docPartBody>
    </w:docPart>
    <w:docPart>
      <w:docPartPr>
        <w:name w:val="B1FA972542354793B4C650A3094A11AC"/>
        <w:category>
          <w:name w:val="Splošno"/>
          <w:gallery w:val="placeholder"/>
        </w:category>
        <w:types>
          <w:type w:val="bbPlcHdr"/>
        </w:types>
        <w:behaviors>
          <w:behavior w:val="content"/>
        </w:behaviors>
        <w:guid w:val="{D69C37A8-BF26-4366-A89E-1A4A96C8F51D}"/>
      </w:docPartPr>
      <w:docPartBody>
        <w:p w:rsidR="000B0EC9" w:rsidRDefault="000B0EC9" w:rsidP="000B0EC9">
          <w:pPr>
            <w:pStyle w:val="B1FA972542354793B4C650A3094A11AC3"/>
          </w:pPr>
          <w:r>
            <w:rPr>
              <w:rStyle w:val="Besedilooznabemesta"/>
            </w:rPr>
            <w:t>Vpišite ime kraja</w:t>
          </w:r>
        </w:p>
      </w:docPartBody>
    </w:docPart>
    <w:docPart>
      <w:docPartPr>
        <w:name w:val="839D5192C82E4E4E82272CA414BEE410"/>
        <w:category>
          <w:name w:val="Splošno"/>
          <w:gallery w:val="placeholder"/>
        </w:category>
        <w:types>
          <w:type w:val="bbPlcHdr"/>
        </w:types>
        <w:behaviors>
          <w:behavior w:val="content"/>
        </w:behaviors>
        <w:guid w:val="{3409933F-A4EB-4171-9DAE-5EA8DC8BEC16}"/>
      </w:docPartPr>
      <w:docPartBody>
        <w:p w:rsidR="000B0EC9" w:rsidRDefault="000B0EC9" w:rsidP="000B0EC9">
          <w:pPr>
            <w:pStyle w:val="839D5192C82E4E4E82272CA414BEE4103"/>
          </w:pPr>
          <w:r>
            <w:rPr>
              <w:rStyle w:val="Besedilooznabemesta"/>
            </w:rPr>
            <w:t>Izberite</w:t>
          </w:r>
          <w:r w:rsidRPr="001B2352">
            <w:rPr>
              <w:rStyle w:val="Besedilooznabemesta"/>
            </w:rPr>
            <w:t xml:space="preserve"> datum</w:t>
          </w:r>
        </w:p>
      </w:docPartBody>
    </w:docPart>
    <w:docPart>
      <w:docPartPr>
        <w:name w:val="9A789BD313AA40C189418FE5D5E5BF05"/>
        <w:category>
          <w:name w:val="Splošno"/>
          <w:gallery w:val="placeholder"/>
        </w:category>
        <w:types>
          <w:type w:val="bbPlcHdr"/>
        </w:types>
        <w:behaviors>
          <w:behavior w:val="content"/>
        </w:behaviors>
        <w:guid w:val="{CA2CB820-EAB7-413A-96E3-726ECBA63AF8}"/>
      </w:docPartPr>
      <w:docPartBody>
        <w:p w:rsidR="000B0EC9" w:rsidRDefault="000B0EC9" w:rsidP="000B0EC9">
          <w:pPr>
            <w:pStyle w:val="9A789BD313AA40C189418FE5D5E5BF053"/>
          </w:pPr>
          <w:r>
            <w:rPr>
              <w:rStyle w:val="Besedilooznabemesta"/>
            </w:rPr>
            <w:t>Vpišite podatek</w:t>
          </w:r>
        </w:p>
      </w:docPartBody>
    </w:docPart>
    <w:docPart>
      <w:docPartPr>
        <w:name w:val="49E9432BB1FD4534973BDBAA0CFC0C2F"/>
        <w:category>
          <w:name w:val="Splošno"/>
          <w:gallery w:val="placeholder"/>
        </w:category>
        <w:types>
          <w:type w:val="bbPlcHdr"/>
        </w:types>
        <w:behaviors>
          <w:behavior w:val="content"/>
        </w:behaviors>
        <w:guid w:val="{75A56B8F-8F3D-4677-B2D4-5D330A7489E1}"/>
      </w:docPartPr>
      <w:docPartBody>
        <w:p w:rsidR="000B0EC9" w:rsidRDefault="000B0EC9" w:rsidP="000B0EC9">
          <w:pPr>
            <w:pStyle w:val="49E9432BB1FD4534973BDBAA0CFC0C2F3"/>
          </w:pPr>
          <w:r>
            <w:rPr>
              <w:rStyle w:val="Besedilooznabemesta"/>
            </w:rPr>
            <w:t>Vpišite ime in priimek</w:t>
          </w:r>
          <w:r w:rsidRPr="001B2352">
            <w:rPr>
              <w:rStyle w:val="Besedilooznabemesta"/>
            </w:rPr>
            <w:t>.</w:t>
          </w:r>
        </w:p>
      </w:docPartBody>
    </w:docPart>
    <w:docPart>
      <w:docPartPr>
        <w:name w:val="FAA2C61C12B04ADF834F36A4B43D2B3A"/>
        <w:category>
          <w:name w:val="Splošno"/>
          <w:gallery w:val="placeholder"/>
        </w:category>
        <w:types>
          <w:type w:val="bbPlcHdr"/>
        </w:types>
        <w:behaviors>
          <w:behavior w:val="content"/>
        </w:behaviors>
        <w:guid w:val="{794DE56A-2C67-4158-9105-2D5A2F516F8C}"/>
      </w:docPartPr>
      <w:docPartBody>
        <w:p w:rsidR="000B0EC9" w:rsidRDefault="000B0EC9" w:rsidP="000B0EC9">
          <w:pPr>
            <w:pStyle w:val="FAA2C61C12B04ADF834F36A4B43D2B3A3"/>
          </w:pPr>
          <w:r>
            <w:rPr>
              <w:rStyle w:val="Besedilooznabemesta"/>
            </w:rPr>
            <w:t>Vpišite polni naslov stalnega bivališča</w:t>
          </w:r>
        </w:p>
      </w:docPartBody>
    </w:docPart>
    <w:docPart>
      <w:docPartPr>
        <w:name w:val="3904C52B5CCF4E049EE4C45CF233A793"/>
        <w:category>
          <w:name w:val="Splošno"/>
          <w:gallery w:val="placeholder"/>
        </w:category>
        <w:types>
          <w:type w:val="bbPlcHdr"/>
        </w:types>
        <w:behaviors>
          <w:behavior w:val="content"/>
        </w:behaviors>
        <w:guid w:val="{A0C39636-1113-4D71-992B-91D94DFB45BC}"/>
      </w:docPartPr>
      <w:docPartBody>
        <w:p w:rsidR="000B0EC9" w:rsidRDefault="000B0EC9" w:rsidP="000B0EC9">
          <w:pPr>
            <w:pStyle w:val="3904C52B5CCF4E049EE4C45CF233A7933"/>
          </w:pPr>
          <w:r>
            <w:rPr>
              <w:rStyle w:val="Besedilooznabemesta"/>
            </w:rPr>
            <w:t>Vpišite ime kraja</w:t>
          </w:r>
        </w:p>
      </w:docPartBody>
    </w:docPart>
    <w:docPart>
      <w:docPartPr>
        <w:name w:val="F7FB30801DAB429DA8137773CAE017B8"/>
        <w:category>
          <w:name w:val="Splošno"/>
          <w:gallery w:val="placeholder"/>
        </w:category>
        <w:types>
          <w:type w:val="bbPlcHdr"/>
        </w:types>
        <w:behaviors>
          <w:behavior w:val="content"/>
        </w:behaviors>
        <w:guid w:val="{DE04C182-D39A-44BC-AC20-044113AF95AB}"/>
      </w:docPartPr>
      <w:docPartBody>
        <w:p w:rsidR="000B0EC9" w:rsidRDefault="000B0EC9" w:rsidP="000B0EC9">
          <w:pPr>
            <w:pStyle w:val="F7FB30801DAB429DA8137773CAE017B83"/>
          </w:pPr>
          <w:r>
            <w:rPr>
              <w:rStyle w:val="Besedilooznabemesta"/>
            </w:rPr>
            <w:t>Izberite</w:t>
          </w:r>
          <w:r w:rsidRPr="001B2352">
            <w:rPr>
              <w:rStyle w:val="Besedilooznabemesta"/>
            </w:rPr>
            <w:t xml:space="preserve"> datum</w:t>
          </w:r>
        </w:p>
      </w:docPartBody>
    </w:docPart>
    <w:docPart>
      <w:docPartPr>
        <w:name w:val="717412A30B09438986B4FAE7EC8EF994"/>
        <w:category>
          <w:name w:val="Splošno"/>
          <w:gallery w:val="placeholder"/>
        </w:category>
        <w:types>
          <w:type w:val="bbPlcHdr"/>
        </w:types>
        <w:behaviors>
          <w:behavior w:val="content"/>
        </w:behaviors>
        <w:guid w:val="{E4D8B41B-0F38-41E6-8FE4-5A3F107C6EC1}"/>
      </w:docPartPr>
      <w:docPartBody>
        <w:p w:rsidR="000B0EC9" w:rsidRDefault="000B0EC9" w:rsidP="000B0EC9">
          <w:pPr>
            <w:pStyle w:val="717412A30B09438986B4FAE7EC8EF9943"/>
          </w:pPr>
          <w:r>
            <w:rPr>
              <w:rStyle w:val="Besedilooznabemesta"/>
            </w:rPr>
            <w:t>Vpišite podatek</w:t>
          </w:r>
        </w:p>
      </w:docPartBody>
    </w:docPart>
    <w:docPart>
      <w:docPartPr>
        <w:name w:val="FA64DD121C72473D98E2ED0F2AEA6F7D"/>
        <w:category>
          <w:name w:val="Splošno"/>
          <w:gallery w:val="placeholder"/>
        </w:category>
        <w:types>
          <w:type w:val="bbPlcHdr"/>
        </w:types>
        <w:behaviors>
          <w:behavior w:val="content"/>
        </w:behaviors>
        <w:guid w:val="{4FB24E8E-A4CF-4D16-A776-F8515034A5E0}"/>
      </w:docPartPr>
      <w:docPartBody>
        <w:p w:rsidR="00317888" w:rsidRDefault="000B0EC9" w:rsidP="000B0EC9">
          <w:pPr>
            <w:pStyle w:val="FA64DD121C72473D98E2ED0F2AEA6F7D"/>
          </w:pPr>
          <w:r w:rsidRPr="005074AD">
            <w:rPr>
              <w:rStyle w:val="Besedilooznabemesta"/>
            </w:rPr>
            <w:t>Izberite element.</w:t>
          </w:r>
        </w:p>
      </w:docPartBody>
    </w:docPart>
    <w:docPart>
      <w:docPartPr>
        <w:name w:val="2A02A509B5C54A1493001339E68A2F2C"/>
        <w:category>
          <w:name w:val="Splošno"/>
          <w:gallery w:val="placeholder"/>
        </w:category>
        <w:types>
          <w:type w:val="bbPlcHdr"/>
        </w:types>
        <w:behaviors>
          <w:behavior w:val="content"/>
        </w:behaviors>
        <w:guid w:val="{8AE7451D-6925-43FB-9C95-DA130CC9DF70}"/>
      </w:docPartPr>
      <w:docPartBody>
        <w:p w:rsidR="00317888" w:rsidRDefault="000B0EC9" w:rsidP="000B0EC9">
          <w:pPr>
            <w:pStyle w:val="2A02A509B5C54A1493001339E68A2F2C"/>
          </w:pPr>
          <w:r w:rsidRPr="005074AD">
            <w:rPr>
              <w:rStyle w:val="Besedilooznabemesta"/>
            </w:rPr>
            <w:t>Izberite element.</w:t>
          </w:r>
        </w:p>
      </w:docPartBody>
    </w:docPart>
    <w:docPart>
      <w:docPartPr>
        <w:name w:val="A922BDA34BAA4BA0B64D82F97EC7F108"/>
        <w:category>
          <w:name w:val="Splošno"/>
          <w:gallery w:val="placeholder"/>
        </w:category>
        <w:types>
          <w:type w:val="bbPlcHdr"/>
        </w:types>
        <w:behaviors>
          <w:behavior w:val="content"/>
        </w:behaviors>
        <w:guid w:val="{6D8EE54B-2B31-47A2-B6AD-E6CC46C2896B}"/>
      </w:docPartPr>
      <w:docPartBody>
        <w:p w:rsidR="00317888" w:rsidRDefault="000B0EC9" w:rsidP="000B0EC9">
          <w:pPr>
            <w:pStyle w:val="A922BDA34BAA4BA0B64D82F97EC7F108"/>
          </w:pPr>
          <w:r w:rsidRPr="005074AD">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altName w:val="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Times New Roman"/>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A16"/>
    <w:rsid w:val="000829CC"/>
    <w:rsid w:val="000A4AB3"/>
    <w:rsid w:val="000B0EC9"/>
    <w:rsid w:val="000E6717"/>
    <w:rsid w:val="00317888"/>
    <w:rsid w:val="00405E85"/>
    <w:rsid w:val="00875A16"/>
    <w:rsid w:val="00BA593F"/>
    <w:rsid w:val="00D26839"/>
    <w:rsid w:val="00EF06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B0EC9"/>
    <w:rPr>
      <w:color w:val="808080"/>
    </w:rPr>
  </w:style>
  <w:style w:type="paragraph" w:customStyle="1" w:styleId="E270DE3C00F3497185FBFC503A9F2C553">
    <w:name w:val="E270DE3C00F3497185FBFC503A9F2C553"/>
    <w:rsid w:val="000B0EC9"/>
    <w:pPr>
      <w:spacing w:after="0" w:line="240" w:lineRule="auto"/>
      <w:jc w:val="both"/>
    </w:pPr>
  </w:style>
  <w:style w:type="paragraph" w:customStyle="1" w:styleId="54855E6E2EA1494D874D179E593567BF3">
    <w:name w:val="54855E6E2EA1494D874D179E593567BF3"/>
    <w:rsid w:val="000B0EC9"/>
    <w:pPr>
      <w:spacing w:after="0" w:line="240" w:lineRule="auto"/>
      <w:jc w:val="both"/>
    </w:pPr>
  </w:style>
  <w:style w:type="paragraph" w:customStyle="1" w:styleId="C83B1AFF9BA941A9897CD51577B4B65C3">
    <w:name w:val="C83B1AFF9BA941A9897CD51577B4B65C3"/>
    <w:rsid w:val="000B0EC9"/>
    <w:pPr>
      <w:spacing w:after="0" w:line="240" w:lineRule="auto"/>
      <w:jc w:val="both"/>
    </w:pPr>
  </w:style>
  <w:style w:type="paragraph" w:customStyle="1" w:styleId="23A04CC4F8524123B534240A8712D7F23">
    <w:name w:val="23A04CC4F8524123B534240A8712D7F23"/>
    <w:rsid w:val="000B0EC9"/>
    <w:pPr>
      <w:spacing w:after="0" w:line="240" w:lineRule="auto"/>
      <w:jc w:val="both"/>
    </w:pPr>
  </w:style>
  <w:style w:type="paragraph" w:customStyle="1" w:styleId="FBB56C21DEB34C86904A5BBA86D632163">
    <w:name w:val="FBB56C21DEB34C86904A5BBA86D632163"/>
    <w:rsid w:val="000B0EC9"/>
    <w:pPr>
      <w:spacing w:after="0" w:line="240" w:lineRule="auto"/>
      <w:jc w:val="both"/>
    </w:pPr>
  </w:style>
  <w:style w:type="paragraph" w:customStyle="1" w:styleId="072B5F38047E421EAEB90ED700943E193">
    <w:name w:val="072B5F38047E421EAEB90ED700943E193"/>
    <w:rsid w:val="000B0EC9"/>
    <w:pPr>
      <w:spacing w:after="0" w:line="240" w:lineRule="auto"/>
      <w:jc w:val="both"/>
    </w:pPr>
  </w:style>
  <w:style w:type="paragraph" w:customStyle="1" w:styleId="0A0B0F87E8D647409289CEE74EB456BA3">
    <w:name w:val="0A0B0F87E8D647409289CEE74EB456BA3"/>
    <w:rsid w:val="000B0EC9"/>
    <w:pPr>
      <w:spacing w:after="0" w:line="240" w:lineRule="auto"/>
      <w:jc w:val="both"/>
    </w:pPr>
  </w:style>
  <w:style w:type="paragraph" w:customStyle="1" w:styleId="005F80E1DB934EFC92FC5801FB7FD4C43">
    <w:name w:val="005F80E1DB934EFC92FC5801FB7FD4C43"/>
    <w:rsid w:val="000B0EC9"/>
    <w:pPr>
      <w:spacing w:after="0" w:line="240" w:lineRule="auto"/>
      <w:jc w:val="both"/>
    </w:pPr>
  </w:style>
  <w:style w:type="paragraph" w:customStyle="1" w:styleId="6C9769F6026C438F81AFB94DB9AF2DD13">
    <w:name w:val="6C9769F6026C438F81AFB94DB9AF2DD13"/>
    <w:rsid w:val="000B0EC9"/>
    <w:pPr>
      <w:spacing w:after="0" w:line="240" w:lineRule="auto"/>
      <w:jc w:val="both"/>
    </w:pPr>
  </w:style>
  <w:style w:type="paragraph" w:customStyle="1" w:styleId="C4E4599537FD4FFABAF56B0781A6DA773">
    <w:name w:val="C4E4599537FD4FFABAF56B0781A6DA773"/>
    <w:rsid w:val="000B0EC9"/>
    <w:pPr>
      <w:spacing w:after="0" w:line="240" w:lineRule="auto"/>
      <w:jc w:val="both"/>
    </w:pPr>
  </w:style>
  <w:style w:type="paragraph" w:customStyle="1" w:styleId="AAE582E82F4E4CCDB19C6DC49075791A3">
    <w:name w:val="AAE582E82F4E4CCDB19C6DC49075791A3"/>
    <w:rsid w:val="000B0EC9"/>
    <w:pPr>
      <w:spacing w:after="0" w:line="240" w:lineRule="auto"/>
      <w:jc w:val="both"/>
    </w:pPr>
  </w:style>
  <w:style w:type="paragraph" w:customStyle="1" w:styleId="FA64DD121C72473D98E2ED0F2AEA6F7D">
    <w:name w:val="FA64DD121C72473D98E2ED0F2AEA6F7D"/>
    <w:rsid w:val="000B0EC9"/>
    <w:pPr>
      <w:spacing w:after="0" w:line="240" w:lineRule="auto"/>
      <w:jc w:val="both"/>
    </w:pPr>
  </w:style>
  <w:style w:type="paragraph" w:customStyle="1" w:styleId="0A29D6446A164689A72A0CC494BC46EC3">
    <w:name w:val="0A29D6446A164689A72A0CC494BC46EC3"/>
    <w:rsid w:val="000B0EC9"/>
    <w:pPr>
      <w:spacing w:after="0" w:line="240" w:lineRule="auto"/>
      <w:jc w:val="both"/>
    </w:pPr>
  </w:style>
  <w:style w:type="paragraph" w:customStyle="1" w:styleId="170F7B5C56BC469292153AC6C40DE77B3">
    <w:name w:val="170F7B5C56BC469292153AC6C40DE77B3"/>
    <w:rsid w:val="000B0EC9"/>
    <w:pPr>
      <w:spacing w:after="0" w:line="240" w:lineRule="auto"/>
      <w:jc w:val="both"/>
    </w:pPr>
  </w:style>
  <w:style w:type="paragraph" w:customStyle="1" w:styleId="B1FA972542354793B4C650A3094A11AC3">
    <w:name w:val="B1FA972542354793B4C650A3094A11AC3"/>
    <w:rsid w:val="000B0EC9"/>
    <w:pPr>
      <w:spacing w:after="0" w:line="240" w:lineRule="auto"/>
      <w:jc w:val="both"/>
    </w:pPr>
  </w:style>
  <w:style w:type="paragraph" w:customStyle="1" w:styleId="839D5192C82E4E4E82272CA414BEE4103">
    <w:name w:val="839D5192C82E4E4E82272CA414BEE4103"/>
    <w:rsid w:val="000B0EC9"/>
    <w:pPr>
      <w:spacing w:after="0" w:line="240" w:lineRule="auto"/>
      <w:jc w:val="both"/>
    </w:pPr>
  </w:style>
  <w:style w:type="paragraph" w:customStyle="1" w:styleId="9A789BD313AA40C189418FE5D5E5BF053">
    <w:name w:val="9A789BD313AA40C189418FE5D5E5BF053"/>
    <w:rsid w:val="000B0EC9"/>
    <w:pPr>
      <w:spacing w:after="0" w:line="240" w:lineRule="auto"/>
      <w:jc w:val="both"/>
    </w:pPr>
  </w:style>
  <w:style w:type="paragraph" w:customStyle="1" w:styleId="49E9432BB1FD4534973BDBAA0CFC0C2F3">
    <w:name w:val="49E9432BB1FD4534973BDBAA0CFC0C2F3"/>
    <w:rsid w:val="000B0EC9"/>
    <w:pPr>
      <w:spacing w:after="0" w:line="240" w:lineRule="auto"/>
      <w:jc w:val="both"/>
    </w:pPr>
  </w:style>
  <w:style w:type="paragraph" w:customStyle="1" w:styleId="FAA2C61C12B04ADF834F36A4B43D2B3A3">
    <w:name w:val="FAA2C61C12B04ADF834F36A4B43D2B3A3"/>
    <w:rsid w:val="000B0EC9"/>
    <w:pPr>
      <w:spacing w:after="0" w:line="240" w:lineRule="auto"/>
      <w:jc w:val="both"/>
    </w:pPr>
  </w:style>
  <w:style w:type="paragraph" w:customStyle="1" w:styleId="3904C52B5CCF4E049EE4C45CF233A7933">
    <w:name w:val="3904C52B5CCF4E049EE4C45CF233A7933"/>
    <w:rsid w:val="000B0EC9"/>
    <w:pPr>
      <w:spacing w:after="0" w:line="240" w:lineRule="auto"/>
      <w:jc w:val="both"/>
    </w:pPr>
  </w:style>
  <w:style w:type="paragraph" w:customStyle="1" w:styleId="F7FB30801DAB429DA8137773CAE017B83">
    <w:name w:val="F7FB30801DAB429DA8137773CAE017B83"/>
    <w:rsid w:val="000B0EC9"/>
    <w:pPr>
      <w:spacing w:after="0" w:line="240" w:lineRule="auto"/>
      <w:jc w:val="both"/>
    </w:pPr>
  </w:style>
  <w:style w:type="paragraph" w:customStyle="1" w:styleId="717412A30B09438986B4FAE7EC8EF9943">
    <w:name w:val="717412A30B09438986B4FAE7EC8EF9943"/>
    <w:rsid w:val="000B0EC9"/>
    <w:pPr>
      <w:spacing w:after="0" w:line="240" w:lineRule="auto"/>
      <w:jc w:val="both"/>
    </w:pPr>
  </w:style>
  <w:style w:type="paragraph" w:customStyle="1" w:styleId="2A02A509B5C54A1493001339E68A2F2C">
    <w:name w:val="2A02A509B5C54A1493001339E68A2F2C"/>
    <w:rsid w:val="000B0EC9"/>
  </w:style>
  <w:style w:type="paragraph" w:customStyle="1" w:styleId="A922BDA34BAA4BA0B64D82F97EC7F108">
    <w:name w:val="A922BDA34BAA4BA0B64D82F97EC7F108"/>
    <w:rsid w:val="000B0E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Pages>
  <Words>252</Words>
  <Characters>1443</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NAKUP DELOVNIH STROJEV</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DELOVNIH STROJEV</dc:title>
  <dc:subject>DOKUMENTACIJA V ZVEZI Z ODDAJO JAVNEGA NAROČILA</dc:subject>
  <dc:creator>Tanja</dc:creator>
  <cp:keywords/>
  <dc:description/>
  <cp:lastModifiedBy>Tanja Vintar</cp:lastModifiedBy>
  <cp:revision>6</cp:revision>
  <cp:lastPrinted>2023-03-14T06:27:00Z</cp:lastPrinted>
  <dcterms:created xsi:type="dcterms:W3CDTF">2023-03-14T21:01:00Z</dcterms:created>
  <dcterms:modified xsi:type="dcterms:W3CDTF">2023-03-14T21:33:00Z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